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A0FD13A" w:rsidR="004F0988" w:rsidRPr="00F735B7" w:rsidRDefault="004F0988" w:rsidP="00D865DA">
            <w:pPr>
              <w:pStyle w:val="ZA"/>
              <w:framePr w:w="0" w:hRule="auto" w:wrap="auto" w:vAnchor="margin" w:hAnchor="text" w:yAlign="inline"/>
            </w:pPr>
            <w:bookmarkStart w:id="0" w:name="page1"/>
            <w:r w:rsidRPr="00F735B7">
              <w:rPr>
                <w:sz w:val="64"/>
              </w:rPr>
              <w:t xml:space="preserve">3GPP </w:t>
            </w:r>
            <w:bookmarkStart w:id="1" w:name="specType1"/>
            <w:r w:rsidR="0063543D" w:rsidRPr="00F735B7">
              <w:rPr>
                <w:sz w:val="64"/>
              </w:rPr>
              <w:t>TR</w:t>
            </w:r>
            <w:bookmarkEnd w:id="1"/>
            <w:r w:rsidRPr="00F735B7">
              <w:rPr>
                <w:sz w:val="64"/>
              </w:rPr>
              <w:t xml:space="preserve"> </w:t>
            </w:r>
            <w:bookmarkStart w:id="2" w:name="specNumber"/>
            <w:r w:rsidR="002577A9" w:rsidRPr="00F735B7">
              <w:rPr>
                <w:sz w:val="64"/>
              </w:rPr>
              <w:t>2</w:t>
            </w:r>
            <w:r w:rsidR="00F735B7" w:rsidRPr="00F735B7">
              <w:rPr>
                <w:sz w:val="64"/>
              </w:rPr>
              <w:t>2</w:t>
            </w:r>
            <w:r w:rsidRPr="00F735B7">
              <w:rPr>
                <w:sz w:val="64"/>
              </w:rPr>
              <w:t>.</w:t>
            </w:r>
            <w:bookmarkEnd w:id="2"/>
            <w:r w:rsidR="00F735B7" w:rsidRPr="00F735B7">
              <w:rPr>
                <w:sz w:val="64"/>
              </w:rPr>
              <w:t>8</w:t>
            </w:r>
            <w:r w:rsidR="00CC3892">
              <w:rPr>
                <w:sz w:val="64"/>
              </w:rPr>
              <w:t>56</w:t>
            </w:r>
            <w:r w:rsidRPr="00F735B7">
              <w:rPr>
                <w:sz w:val="64"/>
              </w:rPr>
              <w:t xml:space="preserve"> </w:t>
            </w:r>
            <w:r w:rsidRPr="00F735B7">
              <w:t>V</w:t>
            </w:r>
            <w:bookmarkStart w:id="3" w:name="specVersion"/>
            <w:r w:rsidR="00F735B7" w:rsidRPr="00F735B7">
              <w:t>0.</w:t>
            </w:r>
            <w:r w:rsidR="00D865DA">
              <w:t>2</w:t>
            </w:r>
            <w:r w:rsidRPr="00F735B7">
              <w:t>.</w:t>
            </w:r>
            <w:bookmarkEnd w:id="3"/>
            <w:r w:rsidR="002577A9" w:rsidRPr="00F735B7">
              <w:t>0</w:t>
            </w:r>
            <w:r w:rsidRPr="00F735B7">
              <w:t xml:space="preserve"> </w:t>
            </w:r>
            <w:r w:rsidRPr="00F735B7">
              <w:rPr>
                <w:sz w:val="32"/>
              </w:rPr>
              <w:t>(</w:t>
            </w:r>
            <w:bookmarkStart w:id="4" w:name="issueDate"/>
            <w:r w:rsidR="002577A9" w:rsidRPr="00F735B7">
              <w:rPr>
                <w:sz w:val="32"/>
              </w:rPr>
              <w:t>202</w:t>
            </w:r>
            <w:r w:rsidR="00F735B7" w:rsidRPr="00F735B7">
              <w:rPr>
                <w:sz w:val="32"/>
              </w:rPr>
              <w:t>2</w:t>
            </w:r>
            <w:r w:rsidRPr="00F735B7">
              <w:rPr>
                <w:sz w:val="32"/>
              </w:rPr>
              <w:t>-</w:t>
            </w:r>
            <w:bookmarkEnd w:id="4"/>
            <w:r w:rsidR="00D865DA" w:rsidRPr="00F735B7">
              <w:rPr>
                <w:sz w:val="32"/>
              </w:rPr>
              <w:t>0</w:t>
            </w:r>
            <w:r w:rsidR="00D865DA">
              <w:rPr>
                <w:sz w:val="32"/>
              </w:rPr>
              <w:t>9</w:t>
            </w:r>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5" w:name="spectype2"/>
            <w:r w:rsidR="00D57972" w:rsidRPr="00F735B7">
              <w:t>Report</w:t>
            </w:r>
            <w:bookmarkEnd w:id="5"/>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6" w:name="specTitle"/>
            <w:r w:rsidR="002577A9">
              <w:t>TSG SA</w:t>
            </w:r>
            <w:r w:rsidR="002577A9" w:rsidRPr="00F735B7">
              <w:t>;</w:t>
            </w:r>
          </w:p>
          <w:bookmarkEnd w:id="6"/>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C00796" w:rsidR="00E16509" w:rsidRPr="00133525" w:rsidRDefault="00E16509" w:rsidP="00133525">
            <w:pPr>
              <w:pStyle w:val="FP"/>
              <w:jc w:val="center"/>
              <w:rPr>
                <w:noProof/>
                <w:sz w:val="18"/>
              </w:rPr>
            </w:pPr>
            <w:r w:rsidRPr="00F735B7">
              <w:rPr>
                <w:noProof/>
                <w:sz w:val="18"/>
              </w:rPr>
              <w:t xml:space="preserve">© </w:t>
            </w:r>
            <w:bookmarkStart w:id="12" w:name="copyrightDate"/>
            <w:r w:rsidRPr="00F735B7">
              <w:rPr>
                <w:noProof/>
                <w:sz w:val="18"/>
              </w:rPr>
              <w:t>2</w:t>
            </w:r>
            <w:r w:rsidR="008E2D68" w:rsidRPr="00F735B7">
              <w:rPr>
                <w:noProof/>
                <w:sz w:val="18"/>
              </w:rPr>
              <w:t>02</w:t>
            </w:r>
            <w:bookmarkEnd w:id="12"/>
            <w:r w:rsidR="00F735B7" w:rsidRPr="00F735B7">
              <w:rPr>
                <w:noProof/>
                <w:sz w:val="18"/>
              </w:rPr>
              <w:t>2</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6C5019C" w14:textId="2FD99733" w:rsidR="00A516BE" w:rsidRDefault="004D3578">
      <w:pPr>
        <w:pStyle w:val="TOC1"/>
        <w:rPr>
          <w:rFonts w:asciiTheme="minorHAnsi" w:eastAsiaTheme="minorEastAsia" w:hAnsiTheme="minorHAnsi" w:cstheme="minorBidi"/>
          <w:kern w:val="2"/>
          <w:sz w:val="21"/>
          <w:szCs w:val="24"/>
          <w:lang w:val="en-US" w:eastAsia="zh-CN"/>
        </w:rPr>
      </w:pPr>
      <w:r w:rsidRPr="004D3578">
        <w:fldChar w:fldCharType="begin"/>
      </w:r>
      <w:r w:rsidRPr="004D3578">
        <w:instrText xml:space="preserve"> TOC \o "1-9" </w:instrText>
      </w:r>
      <w:r w:rsidRPr="004D3578">
        <w:fldChar w:fldCharType="separate"/>
      </w:r>
      <w:r w:rsidR="00A516BE">
        <w:t>Foreword</w:t>
      </w:r>
      <w:r w:rsidR="00A516BE">
        <w:tab/>
      </w:r>
      <w:r w:rsidR="00A516BE">
        <w:fldChar w:fldCharType="begin"/>
      </w:r>
      <w:r w:rsidR="00A516BE">
        <w:instrText xml:space="preserve"> PAGEREF _Toc113265345 \h </w:instrText>
      </w:r>
      <w:r w:rsidR="00A516BE">
        <w:fldChar w:fldCharType="separate"/>
      </w:r>
      <w:r w:rsidR="00A516BE">
        <w:t>4</w:t>
      </w:r>
      <w:r w:rsidR="00A516BE">
        <w:fldChar w:fldCharType="end"/>
      </w:r>
    </w:p>
    <w:p w14:paraId="1EDB8827" w14:textId="4E3197DA" w:rsidR="00A516BE" w:rsidRDefault="00A516BE">
      <w:pPr>
        <w:pStyle w:val="TOC1"/>
        <w:rPr>
          <w:rFonts w:asciiTheme="minorHAnsi" w:eastAsiaTheme="minorEastAsia" w:hAnsiTheme="minorHAnsi" w:cstheme="minorBidi"/>
          <w:kern w:val="2"/>
          <w:sz w:val="21"/>
          <w:szCs w:val="24"/>
          <w:lang w:val="en-US" w:eastAsia="zh-CN"/>
        </w:rPr>
      </w:pPr>
      <w:r>
        <w:t>Introduction</w:t>
      </w:r>
      <w:r>
        <w:tab/>
      </w:r>
      <w:r>
        <w:fldChar w:fldCharType="begin"/>
      </w:r>
      <w:r>
        <w:instrText xml:space="preserve"> PAGEREF _Toc113265346 \h </w:instrText>
      </w:r>
      <w:r>
        <w:fldChar w:fldCharType="separate"/>
      </w:r>
      <w:r>
        <w:t>5</w:t>
      </w:r>
      <w:r>
        <w:fldChar w:fldCharType="end"/>
      </w:r>
    </w:p>
    <w:p w14:paraId="670308C5" w14:textId="0DF0DEC2" w:rsidR="00A516BE" w:rsidRDefault="00A516BE">
      <w:pPr>
        <w:pStyle w:val="TOC1"/>
        <w:rPr>
          <w:rFonts w:asciiTheme="minorHAnsi" w:eastAsiaTheme="minorEastAsia" w:hAnsiTheme="minorHAnsi" w:cstheme="minorBidi"/>
          <w:kern w:val="2"/>
          <w:sz w:val="21"/>
          <w:szCs w:val="24"/>
          <w:lang w:val="en-US" w:eastAsia="zh-CN"/>
        </w:rPr>
      </w:pPr>
      <w:r>
        <w:t>1</w:t>
      </w:r>
      <w:r>
        <w:rPr>
          <w:rFonts w:asciiTheme="minorHAnsi" w:eastAsiaTheme="minorEastAsia" w:hAnsiTheme="minorHAnsi" w:cstheme="minorBidi"/>
          <w:kern w:val="2"/>
          <w:sz w:val="21"/>
          <w:szCs w:val="24"/>
          <w:lang w:val="en-US" w:eastAsia="zh-CN"/>
        </w:rPr>
        <w:tab/>
      </w:r>
      <w:r>
        <w:t>Scope</w:t>
      </w:r>
      <w:r>
        <w:tab/>
      </w:r>
      <w:r>
        <w:fldChar w:fldCharType="begin"/>
      </w:r>
      <w:r>
        <w:instrText xml:space="preserve"> PAGEREF _Toc113265347 \h </w:instrText>
      </w:r>
      <w:r>
        <w:fldChar w:fldCharType="separate"/>
      </w:r>
      <w:r>
        <w:t>6</w:t>
      </w:r>
      <w:r>
        <w:fldChar w:fldCharType="end"/>
      </w:r>
    </w:p>
    <w:p w14:paraId="7A746E24" w14:textId="31D5B38B" w:rsidR="00A516BE" w:rsidRDefault="00A516BE">
      <w:pPr>
        <w:pStyle w:val="TOC1"/>
        <w:rPr>
          <w:rFonts w:asciiTheme="minorHAnsi" w:eastAsiaTheme="minorEastAsia" w:hAnsiTheme="minorHAnsi" w:cstheme="minorBidi"/>
          <w:kern w:val="2"/>
          <w:sz w:val="21"/>
          <w:szCs w:val="24"/>
          <w:lang w:val="en-US" w:eastAsia="zh-CN"/>
        </w:rPr>
      </w:pPr>
      <w:r>
        <w:t>2</w:t>
      </w:r>
      <w:r>
        <w:rPr>
          <w:rFonts w:asciiTheme="minorHAnsi" w:eastAsiaTheme="minorEastAsia" w:hAnsiTheme="minorHAnsi" w:cstheme="minorBidi"/>
          <w:kern w:val="2"/>
          <w:sz w:val="21"/>
          <w:szCs w:val="24"/>
          <w:lang w:val="en-US" w:eastAsia="zh-CN"/>
        </w:rPr>
        <w:tab/>
      </w:r>
      <w:r>
        <w:t>References</w:t>
      </w:r>
      <w:r>
        <w:tab/>
      </w:r>
      <w:r>
        <w:fldChar w:fldCharType="begin"/>
      </w:r>
      <w:r>
        <w:instrText xml:space="preserve"> PAGEREF _Toc113265348 \h </w:instrText>
      </w:r>
      <w:r>
        <w:fldChar w:fldCharType="separate"/>
      </w:r>
      <w:r>
        <w:t>6</w:t>
      </w:r>
      <w:r>
        <w:fldChar w:fldCharType="end"/>
      </w:r>
    </w:p>
    <w:p w14:paraId="5FB24F97" w14:textId="0C790652" w:rsidR="00A516BE" w:rsidRDefault="00A516BE">
      <w:pPr>
        <w:pStyle w:val="TOC1"/>
        <w:rPr>
          <w:rFonts w:asciiTheme="minorHAnsi" w:eastAsiaTheme="minorEastAsia" w:hAnsiTheme="minorHAnsi" w:cstheme="minorBidi"/>
          <w:kern w:val="2"/>
          <w:sz w:val="21"/>
          <w:szCs w:val="24"/>
          <w:lang w:val="en-US" w:eastAsia="zh-CN"/>
        </w:rPr>
      </w:pPr>
      <w:r>
        <w:t>3</w:t>
      </w:r>
      <w:r>
        <w:rPr>
          <w:rFonts w:asciiTheme="minorHAnsi" w:eastAsiaTheme="minorEastAsia" w:hAnsiTheme="minorHAnsi" w:cstheme="minorBidi"/>
          <w:kern w:val="2"/>
          <w:sz w:val="21"/>
          <w:szCs w:val="24"/>
          <w:lang w:val="en-US" w:eastAsia="zh-CN"/>
        </w:rPr>
        <w:tab/>
      </w:r>
      <w:r>
        <w:t>Definitions of terms, symbols and abbreviations</w:t>
      </w:r>
      <w:r>
        <w:tab/>
      </w:r>
      <w:r>
        <w:fldChar w:fldCharType="begin"/>
      </w:r>
      <w:r>
        <w:instrText xml:space="preserve"> PAGEREF _Toc113265349 \h </w:instrText>
      </w:r>
      <w:r>
        <w:fldChar w:fldCharType="separate"/>
      </w:r>
      <w:r>
        <w:t>9</w:t>
      </w:r>
      <w:r>
        <w:fldChar w:fldCharType="end"/>
      </w:r>
    </w:p>
    <w:p w14:paraId="56A43F14" w14:textId="3F023A5B" w:rsidR="00A516BE" w:rsidRDefault="00A516BE">
      <w:pPr>
        <w:pStyle w:val="TOC2"/>
        <w:rPr>
          <w:rFonts w:asciiTheme="minorHAnsi" w:eastAsiaTheme="minorEastAsia" w:hAnsiTheme="minorHAnsi" w:cstheme="minorBidi"/>
          <w:kern w:val="2"/>
          <w:sz w:val="21"/>
          <w:szCs w:val="24"/>
          <w:lang w:val="en-US" w:eastAsia="zh-CN"/>
        </w:rPr>
      </w:pPr>
      <w:r>
        <w:t>3.1</w:t>
      </w:r>
      <w:r>
        <w:rPr>
          <w:rFonts w:asciiTheme="minorHAnsi" w:eastAsiaTheme="minorEastAsia" w:hAnsiTheme="minorHAnsi" w:cstheme="minorBidi"/>
          <w:kern w:val="2"/>
          <w:sz w:val="21"/>
          <w:szCs w:val="24"/>
          <w:lang w:val="en-US" w:eastAsia="zh-CN"/>
        </w:rPr>
        <w:tab/>
      </w:r>
      <w:r>
        <w:t>Terms</w:t>
      </w:r>
      <w:r>
        <w:tab/>
      </w:r>
      <w:r>
        <w:fldChar w:fldCharType="begin"/>
      </w:r>
      <w:r>
        <w:instrText xml:space="preserve"> PAGEREF _Toc113265350 \h </w:instrText>
      </w:r>
      <w:r>
        <w:fldChar w:fldCharType="separate"/>
      </w:r>
      <w:r>
        <w:t>9</w:t>
      </w:r>
      <w:r>
        <w:fldChar w:fldCharType="end"/>
      </w:r>
    </w:p>
    <w:p w14:paraId="7614B954" w14:textId="00A29DCD" w:rsidR="00A516BE" w:rsidRDefault="00A516BE">
      <w:pPr>
        <w:pStyle w:val="TOC2"/>
        <w:rPr>
          <w:rFonts w:asciiTheme="minorHAnsi" w:eastAsiaTheme="minorEastAsia" w:hAnsiTheme="minorHAnsi" w:cstheme="minorBidi"/>
          <w:kern w:val="2"/>
          <w:sz w:val="21"/>
          <w:szCs w:val="24"/>
          <w:lang w:val="en-US" w:eastAsia="zh-CN"/>
        </w:rPr>
      </w:pPr>
      <w:r>
        <w:t>3.2</w:t>
      </w:r>
      <w:r>
        <w:rPr>
          <w:rFonts w:asciiTheme="minorHAnsi" w:eastAsiaTheme="minorEastAsia" w:hAnsiTheme="minorHAnsi" w:cstheme="minorBidi"/>
          <w:kern w:val="2"/>
          <w:sz w:val="21"/>
          <w:szCs w:val="24"/>
          <w:lang w:val="en-US" w:eastAsia="zh-CN"/>
        </w:rPr>
        <w:tab/>
      </w:r>
      <w:r>
        <w:t>Symbols</w:t>
      </w:r>
      <w:r>
        <w:tab/>
      </w:r>
      <w:r>
        <w:fldChar w:fldCharType="begin"/>
      </w:r>
      <w:r>
        <w:instrText xml:space="preserve"> PAGEREF _Toc113265351 \h </w:instrText>
      </w:r>
      <w:r>
        <w:fldChar w:fldCharType="separate"/>
      </w:r>
      <w:r>
        <w:t>9</w:t>
      </w:r>
      <w:r>
        <w:fldChar w:fldCharType="end"/>
      </w:r>
    </w:p>
    <w:p w14:paraId="1416CE45" w14:textId="30F996F4" w:rsidR="00A516BE" w:rsidRDefault="00A516BE">
      <w:pPr>
        <w:pStyle w:val="TOC2"/>
        <w:rPr>
          <w:rFonts w:asciiTheme="minorHAnsi" w:eastAsiaTheme="minorEastAsia" w:hAnsiTheme="minorHAnsi" w:cstheme="minorBidi"/>
          <w:kern w:val="2"/>
          <w:sz w:val="21"/>
          <w:szCs w:val="24"/>
          <w:lang w:val="en-US" w:eastAsia="zh-CN"/>
        </w:rPr>
      </w:pPr>
      <w:r>
        <w:t>3.3</w:t>
      </w:r>
      <w:r>
        <w:rPr>
          <w:rFonts w:asciiTheme="minorHAnsi" w:eastAsiaTheme="minorEastAsia" w:hAnsiTheme="minorHAnsi" w:cstheme="minorBidi"/>
          <w:kern w:val="2"/>
          <w:sz w:val="21"/>
          <w:szCs w:val="24"/>
          <w:lang w:val="en-US" w:eastAsia="zh-CN"/>
        </w:rPr>
        <w:tab/>
      </w:r>
      <w:r>
        <w:t>Abbreviations</w:t>
      </w:r>
      <w:r>
        <w:tab/>
      </w:r>
      <w:r>
        <w:fldChar w:fldCharType="begin"/>
      </w:r>
      <w:r>
        <w:instrText xml:space="preserve"> PAGEREF _Toc113265352 \h </w:instrText>
      </w:r>
      <w:r>
        <w:fldChar w:fldCharType="separate"/>
      </w:r>
      <w:r>
        <w:t>9</w:t>
      </w:r>
      <w:r>
        <w:fldChar w:fldCharType="end"/>
      </w:r>
    </w:p>
    <w:p w14:paraId="49F3DF31" w14:textId="79474C2D" w:rsidR="00A516BE" w:rsidRDefault="00A516BE">
      <w:pPr>
        <w:pStyle w:val="TOC1"/>
        <w:rPr>
          <w:rFonts w:asciiTheme="minorHAnsi" w:eastAsiaTheme="minorEastAsia" w:hAnsiTheme="minorHAnsi" w:cstheme="minorBidi"/>
          <w:kern w:val="2"/>
          <w:sz w:val="21"/>
          <w:szCs w:val="24"/>
          <w:lang w:val="en-US" w:eastAsia="zh-CN"/>
        </w:rPr>
      </w:pPr>
      <w:r>
        <w:t>4</w:t>
      </w:r>
      <w:r>
        <w:rPr>
          <w:rFonts w:asciiTheme="minorHAnsi" w:eastAsiaTheme="minorEastAsia" w:hAnsiTheme="minorHAnsi" w:cstheme="minorBidi"/>
          <w:kern w:val="2"/>
          <w:sz w:val="21"/>
          <w:szCs w:val="24"/>
          <w:lang w:val="en-US" w:eastAsia="zh-CN"/>
        </w:rPr>
        <w:tab/>
      </w:r>
      <w:r>
        <w:t>Overview</w:t>
      </w:r>
      <w:r>
        <w:tab/>
      </w:r>
      <w:r>
        <w:fldChar w:fldCharType="begin"/>
      </w:r>
      <w:r>
        <w:instrText xml:space="preserve"> PAGEREF _Toc113265353 \h </w:instrText>
      </w:r>
      <w:r>
        <w:fldChar w:fldCharType="separate"/>
      </w:r>
      <w:r>
        <w:t>10</w:t>
      </w:r>
      <w:r>
        <w:fldChar w:fldCharType="end"/>
      </w:r>
    </w:p>
    <w:p w14:paraId="2BC6487F" w14:textId="208B897D" w:rsidR="00A516BE" w:rsidRDefault="00A516BE">
      <w:pPr>
        <w:pStyle w:val="TOC1"/>
        <w:rPr>
          <w:rFonts w:asciiTheme="minorHAnsi" w:eastAsiaTheme="minorEastAsia" w:hAnsiTheme="minorHAnsi" w:cstheme="minorBidi"/>
          <w:kern w:val="2"/>
          <w:sz w:val="21"/>
          <w:szCs w:val="24"/>
          <w:lang w:val="en-US" w:eastAsia="zh-CN"/>
        </w:rPr>
      </w:pPr>
      <w:r>
        <w:t>5</w:t>
      </w:r>
      <w:r>
        <w:rPr>
          <w:rFonts w:asciiTheme="minorHAnsi" w:eastAsiaTheme="minorEastAsia" w:hAnsiTheme="minorHAnsi" w:cstheme="minorBidi"/>
          <w:kern w:val="2"/>
          <w:sz w:val="21"/>
          <w:szCs w:val="24"/>
          <w:lang w:val="en-US" w:eastAsia="zh-CN"/>
        </w:rPr>
        <w:tab/>
      </w:r>
      <w:r>
        <w:t>Use Cases</w:t>
      </w:r>
      <w:r>
        <w:tab/>
      </w:r>
      <w:r>
        <w:fldChar w:fldCharType="begin"/>
      </w:r>
      <w:r>
        <w:instrText xml:space="preserve"> PAGEREF _Toc113265354 \h </w:instrText>
      </w:r>
      <w:r>
        <w:fldChar w:fldCharType="separate"/>
      </w:r>
      <w:r>
        <w:t>10</w:t>
      </w:r>
      <w:r>
        <w:fldChar w:fldCharType="end"/>
      </w:r>
    </w:p>
    <w:p w14:paraId="70D806FA" w14:textId="38819B3D" w:rsidR="00A516BE" w:rsidRDefault="00A516BE">
      <w:pPr>
        <w:pStyle w:val="TOC2"/>
        <w:rPr>
          <w:rFonts w:asciiTheme="minorHAnsi" w:eastAsiaTheme="minorEastAsia" w:hAnsiTheme="minorHAnsi" w:cstheme="minorBidi"/>
          <w:kern w:val="2"/>
          <w:sz w:val="21"/>
          <w:szCs w:val="24"/>
          <w:lang w:val="en-US" w:eastAsia="zh-CN"/>
        </w:rPr>
      </w:pPr>
      <w:r w:rsidRPr="0046699A">
        <w:rPr>
          <w:lang w:val="en-US"/>
        </w:rPr>
        <w:t>5.1</w:t>
      </w:r>
      <w:r>
        <w:rPr>
          <w:rFonts w:asciiTheme="minorHAnsi" w:eastAsiaTheme="minorEastAsia" w:hAnsiTheme="minorHAnsi" w:cstheme="minorBidi"/>
          <w:kern w:val="2"/>
          <w:sz w:val="21"/>
          <w:szCs w:val="24"/>
          <w:lang w:val="en-US" w:eastAsia="zh-CN"/>
        </w:rPr>
        <w:tab/>
      </w:r>
      <w:r w:rsidRPr="0046699A">
        <w:rPr>
          <w:lang w:val="en-US"/>
        </w:rPr>
        <w:t>Localized Mobile Metaverse Service Use Case</w:t>
      </w:r>
      <w:r>
        <w:tab/>
      </w:r>
      <w:r>
        <w:fldChar w:fldCharType="begin"/>
      </w:r>
      <w:r>
        <w:instrText xml:space="preserve"> PAGEREF _Toc113265355 \h </w:instrText>
      </w:r>
      <w:r>
        <w:fldChar w:fldCharType="separate"/>
      </w:r>
      <w:r>
        <w:t>10</w:t>
      </w:r>
      <w:r>
        <w:fldChar w:fldCharType="end"/>
      </w:r>
    </w:p>
    <w:p w14:paraId="2A9092AB" w14:textId="48496156"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5.1.1</w:t>
      </w:r>
      <w:r>
        <w:rPr>
          <w:rFonts w:asciiTheme="minorHAnsi" w:eastAsiaTheme="minorEastAsia" w:hAnsiTheme="minorHAnsi" w:cstheme="minorBidi"/>
          <w:kern w:val="2"/>
          <w:sz w:val="21"/>
          <w:szCs w:val="24"/>
          <w:lang w:val="en-US" w:eastAsia="zh-CN"/>
        </w:rPr>
        <w:tab/>
      </w:r>
      <w:r w:rsidRPr="0046699A">
        <w:rPr>
          <w:lang w:val="en-US"/>
        </w:rPr>
        <w:t>Description</w:t>
      </w:r>
      <w:r>
        <w:tab/>
      </w:r>
      <w:r>
        <w:fldChar w:fldCharType="begin"/>
      </w:r>
      <w:r>
        <w:instrText xml:space="preserve"> PAGEREF _Toc113265356 \h </w:instrText>
      </w:r>
      <w:r>
        <w:fldChar w:fldCharType="separate"/>
      </w:r>
      <w:r>
        <w:t>10</w:t>
      </w:r>
      <w:r>
        <w:fldChar w:fldCharType="end"/>
      </w:r>
    </w:p>
    <w:p w14:paraId="075768B1" w14:textId="3DBDB8A9"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5.1.2</w:t>
      </w:r>
      <w:r>
        <w:rPr>
          <w:rFonts w:asciiTheme="minorHAnsi" w:eastAsiaTheme="minorEastAsia" w:hAnsiTheme="minorHAnsi" w:cstheme="minorBidi"/>
          <w:kern w:val="2"/>
          <w:sz w:val="21"/>
          <w:szCs w:val="24"/>
          <w:lang w:val="en-US" w:eastAsia="zh-CN"/>
        </w:rPr>
        <w:tab/>
      </w:r>
      <w:r w:rsidRPr="0046699A">
        <w:rPr>
          <w:lang w:val="en-US"/>
        </w:rPr>
        <w:t>Pre-conditions</w:t>
      </w:r>
      <w:r>
        <w:tab/>
      </w:r>
      <w:r>
        <w:fldChar w:fldCharType="begin"/>
      </w:r>
      <w:r>
        <w:instrText xml:space="preserve"> PAGEREF _Toc113265357 \h </w:instrText>
      </w:r>
      <w:r>
        <w:fldChar w:fldCharType="separate"/>
      </w:r>
      <w:r>
        <w:t>11</w:t>
      </w:r>
      <w:r>
        <w:fldChar w:fldCharType="end"/>
      </w:r>
    </w:p>
    <w:p w14:paraId="3F57F51D" w14:textId="56E86969"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5.1.3</w:t>
      </w:r>
      <w:r>
        <w:rPr>
          <w:rFonts w:asciiTheme="minorHAnsi" w:eastAsiaTheme="minorEastAsia" w:hAnsiTheme="minorHAnsi" w:cstheme="minorBidi"/>
          <w:kern w:val="2"/>
          <w:sz w:val="21"/>
          <w:szCs w:val="24"/>
          <w:lang w:val="en-US" w:eastAsia="zh-CN"/>
        </w:rPr>
        <w:tab/>
      </w:r>
      <w:r w:rsidRPr="0046699A">
        <w:rPr>
          <w:lang w:val="en-US"/>
        </w:rPr>
        <w:t>Service Flows</w:t>
      </w:r>
      <w:r>
        <w:tab/>
      </w:r>
      <w:r>
        <w:fldChar w:fldCharType="begin"/>
      </w:r>
      <w:r>
        <w:instrText xml:space="preserve"> PAGEREF _Toc113265358 \h </w:instrText>
      </w:r>
      <w:r>
        <w:fldChar w:fldCharType="separate"/>
      </w:r>
      <w:r>
        <w:t>12</w:t>
      </w:r>
      <w:r>
        <w:fldChar w:fldCharType="end"/>
      </w:r>
    </w:p>
    <w:p w14:paraId="2C6336D3" w14:textId="2F2553C5"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5.1.4</w:t>
      </w:r>
      <w:r>
        <w:rPr>
          <w:rFonts w:asciiTheme="minorHAnsi" w:eastAsiaTheme="minorEastAsia" w:hAnsiTheme="minorHAnsi" w:cstheme="minorBidi"/>
          <w:kern w:val="2"/>
          <w:sz w:val="21"/>
          <w:szCs w:val="24"/>
          <w:lang w:val="en-US" w:eastAsia="zh-CN"/>
        </w:rPr>
        <w:tab/>
      </w:r>
      <w:r w:rsidRPr="0046699A">
        <w:rPr>
          <w:lang w:val="en-US"/>
        </w:rPr>
        <w:t>Post-conditions</w:t>
      </w:r>
      <w:r>
        <w:tab/>
      </w:r>
      <w:r>
        <w:fldChar w:fldCharType="begin"/>
      </w:r>
      <w:r>
        <w:instrText xml:space="preserve"> PAGEREF _Toc113265359 \h </w:instrText>
      </w:r>
      <w:r>
        <w:fldChar w:fldCharType="separate"/>
      </w:r>
      <w:r>
        <w:t>12</w:t>
      </w:r>
      <w:r>
        <w:fldChar w:fldCharType="end"/>
      </w:r>
    </w:p>
    <w:p w14:paraId="753AF598" w14:textId="72038EA0"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5.1.5</w:t>
      </w:r>
      <w:r>
        <w:rPr>
          <w:rFonts w:asciiTheme="minorHAnsi" w:eastAsiaTheme="minorEastAsia" w:hAnsiTheme="minorHAnsi" w:cstheme="minorBidi"/>
          <w:kern w:val="2"/>
          <w:sz w:val="21"/>
          <w:szCs w:val="24"/>
          <w:lang w:val="en-US" w:eastAsia="zh-CN"/>
        </w:rPr>
        <w:tab/>
      </w:r>
      <w:r w:rsidRPr="0046699A">
        <w:rPr>
          <w:lang w:val="en-US"/>
        </w:rPr>
        <w:t>Existing feature partially or fully covering use case functionality</w:t>
      </w:r>
      <w:r>
        <w:tab/>
      </w:r>
      <w:r>
        <w:fldChar w:fldCharType="begin"/>
      </w:r>
      <w:r>
        <w:instrText xml:space="preserve"> PAGEREF _Toc113265360 \h </w:instrText>
      </w:r>
      <w:r>
        <w:fldChar w:fldCharType="separate"/>
      </w:r>
      <w:r>
        <w:t>13</w:t>
      </w:r>
      <w:r>
        <w:fldChar w:fldCharType="end"/>
      </w:r>
    </w:p>
    <w:p w14:paraId="71ECCA37" w14:textId="40C57834"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5.1.6</w:t>
      </w:r>
      <w:r>
        <w:rPr>
          <w:rFonts w:asciiTheme="minorHAnsi" w:eastAsiaTheme="minorEastAsia" w:hAnsiTheme="minorHAnsi" w:cstheme="minorBidi"/>
          <w:kern w:val="2"/>
          <w:sz w:val="21"/>
          <w:szCs w:val="24"/>
          <w:lang w:val="en-US" w:eastAsia="zh-CN"/>
        </w:rPr>
        <w:tab/>
      </w:r>
      <w:r w:rsidRPr="0046699A">
        <w:rPr>
          <w:lang w:val="en-US"/>
        </w:rPr>
        <w:t>Potential New Requirements</w:t>
      </w:r>
      <w:r>
        <w:tab/>
      </w:r>
      <w:r>
        <w:fldChar w:fldCharType="begin"/>
      </w:r>
      <w:r>
        <w:instrText xml:space="preserve"> PAGEREF _Toc113265361 \h </w:instrText>
      </w:r>
      <w:r>
        <w:fldChar w:fldCharType="separate"/>
      </w:r>
      <w:r>
        <w:t>13</w:t>
      </w:r>
      <w:r>
        <w:fldChar w:fldCharType="end"/>
      </w:r>
    </w:p>
    <w:p w14:paraId="2416A5E1" w14:textId="18383129" w:rsidR="00A516BE" w:rsidRDefault="00A516BE">
      <w:pPr>
        <w:pStyle w:val="TOC2"/>
        <w:rPr>
          <w:rFonts w:asciiTheme="minorHAnsi" w:eastAsiaTheme="minorEastAsia" w:hAnsiTheme="minorHAnsi" w:cstheme="minorBidi"/>
          <w:kern w:val="2"/>
          <w:sz w:val="21"/>
          <w:szCs w:val="24"/>
          <w:lang w:val="en-US" w:eastAsia="zh-CN"/>
        </w:rPr>
      </w:pPr>
      <w:r>
        <w:t>5.2</w:t>
      </w:r>
      <w:r>
        <w:rPr>
          <w:rFonts w:asciiTheme="minorHAnsi" w:eastAsiaTheme="minorEastAsia" w:hAnsiTheme="minorHAnsi" w:cstheme="minorBidi"/>
          <w:kern w:val="2"/>
          <w:sz w:val="21"/>
          <w:szCs w:val="24"/>
          <w:lang w:val="en-US" w:eastAsia="zh-CN"/>
        </w:rPr>
        <w:tab/>
      </w:r>
      <w:r>
        <w:t xml:space="preserve">Mobile Metaverse for 5G-enabled </w:t>
      </w:r>
      <w:r>
        <w:rPr>
          <w:lang w:eastAsia="zh-CN"/>
        </w:rPr>
        <w:t xml:space="preserve">Traffic Flow </w:t>
      </w:r>
      <w:r>
        <w:t>Simulation and Situational Awareness</w:t>
      </w:r>
      <w:r>
        <w:tab/>
      </w:r>
      <w:r>
        <w:fldChar w:fldCharType="begin"/>
      </w:r>
      <w:r>
        <w:instrText xml:space="preserve"> PAGEREF _Toc113265362 \h </w:instrText>
      </w:r>
      <w:r>
        <w:fldChar w:fldCharType="separate"/>
      </w:r>
      <w:r>
        <w:t>13</w:t>
      </w:r>
      <w:r>
        <w:fldChar w:fldCharType="end"/>
      </w:r>
    </w:p>
    <w:p w14:paraId="13E672FF" w14:textId="36A942C5" w:rsidR="00A516BE" w:rsidRDefault="00A516BE">
      <w:pPr>
        <w:pStyle w:val="TOC3"/>
        <w:rPr>
          <w:rFonts w:asciiTheme="minorHAnsi" w:eastAsiaTheme="minorEastAsia" w:hAnsiTheme="minorHAnsi" w:cstheme="minorBidi"/>
          <w:kern w:val="2"/>
          <w:sz w:val="21"/>
          <w:szCs w:val="24"/>
          <w:lang w:val="en-US" w:eastAsia="zh-CN"/>
        </w:rPr>
      </w:pPr>
      <w:r>
        <w:t>5.2.1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_Toc113265363 \h </w:instrText>
      </w:r>
      <w:r>
        <w:fldChar w:fldCharType="separate"/>
      </w:r>
      <w:r>
        <w:t>13</w:t>
      </w:r>
      <w:r>
        <w:fldChar w:fldCharType="end"/>
      </w:r>
    </w:p>
    <w:p w14:paraId="0AD65457" w14:textId="4AE182F4" w:rsidR="00A516BE" w:rsidRDefault="00A516BE">
      <w:pPr>
        <w:pStyle w:val="TOC3"/>
        <w:rPr>
          <w:rFonts w:asciiTheme="minorHAnsi" w:eastAsiaTheme="minorEastAsia" w:hAnsiTheme="minorHAnsi" w:cstheme="minorBidi"/>
          <w:kern w:val="2"/>
          <w:sz w:val="21"/>
          <w:szCs w:val="24"/>
          <w:lang w:val="en-US" w:eastAsia="zh-CN"/>
        </w:rPr>
      </w:pPr>
      <w:r>
        <w:t>5.2.2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_Toc113265364 \h </w:instrText>
      </w:r>
      <w:r>
        <w:fldChar w:fldCharType="separate"/>
      </w:r>
      <w:r>
        <w:t>14</w:t>
      </w:r>
      <w:r>
        <w:fldChar w:fldCharType="end"/>
      </w:r>
    </w:p>
    <w:p w14:paraId="5B6E4DD1" w14:textId="67116C99" w:rsidR="00A516BE" w:rsidRDefault="00A516BE">
      <w:pPr>
        <w:pStyle w:val="TOC3"/>
        <w:rPr>
          <w:rFonts w:asciiTheme="minorHAnsi" w:eastAsiaTheme="minorEastAsia" w:hAnsiTheme="minorHAnsi" w:cstheme="minorBidi"/>
          <w:kern w:val="2"/>
          <w:sz w:val="21"/>
          <w:szCs w:val="24"/>
          <w:lang w:val="en-US" w:eastAsia="zh-CN"/>
        </w:rPr>
      </w:pPr>
      <w:r>
        <w:t>5.2.3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_Toc113265365 \h </w:instrText>
      </w:r>
      <w:r>
        <w:fldChar w:fldCharType="separate"/>
      </w:r>
      <w:r>
        <w:t>15</w:t>
      </w:r>
      <w:r>
        <w:fldChar w:fldCharType="end"/>
      </w:r>
    </w:p>
    <w:p w14:paraId="31AC3E51" w14:textId="379AE856" w:rsidR="00A516BE" w:rsidRDefault="00A516BE">
      <w:pPr>
        <w:pStyle w:val="TOC3"/>
        <w:rPr>
          <w:rFonts w:asciiTheme="minorHAnsi" w:eastAsiaTheme="minorEastAsia" w:hAnsiTheme="minorHAnsi" w:cstheme="minorBidi"/>
          <w:kern w:val="2"/>
          <w:sz w:val="21"/>
          <w:szCs w:val="24"/>
          <w:lang w:val="en-US" w:eastAsia="zh-CN"/>
        </w:rPr>
      </w:pPr>
      <w:r>
        <w:t>5.2.4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_Toc113265366 \h </w:instrText>
      </w:r>
      <w:r>
        <w:fldChar w:fldCharType="separate"/>
      </w:r>
      <w:r>
        <w:t>16</w:t>
      </w:r>
      <w:r>
        <w:fldChar w:fldCharType="end"/>
      </w:r>
    </w:p>
    <w:p w14:paraId="37DF78C7" w14:textId="2A170C97" w:rsidR="00A516BE" w:rsidRDefault="00A516BE">
      <w:pPr>
        <w:pStyle w:val="TOC3"/>
        <w:rPr>
          <w:rFonts w:asciiTheme="minorHAnsi" w:eastAsiaTheme="minorEastAsia" w:hAnsiTheme="minorHAnsi" w:cstheme="minorBidi"/>
          <w:kern w:val="2"/>
          <w:sz w:val="21"/>
          <w:szCs w:val="24"/>
          <w:lang w:val="en-US" w:eastAsia="zh-CN"/>
        </w:rPr>
      </w:pPr>
      <w:r>
        <w:t>5.2.5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_Toc113265367 \h </w:instrText>
      </w:r>
      <w:r>
        <w:fldChar w:fldCharType="separate"/>
      </w:r>
      <w:r>
        <w:t>16</w:t>
      </w:r>
      <w:r>
        <w:fldChar w:fldCharType="end"/>
      </w:r>
    </w:p>
    <w:p w14:paraId="13292B7C" w14:textId="1B7B01BF" w:rsidR="00A516BE" w:rsidRDefault="00A516BE">
      <w:pPr>
        <w:pStyle w:val="TOC3"/>
        <w:rPr>
          <w:rFonts w:asciiTheme="minorHAnsi" w:eastAsiaTheme="minorEastAsia" w:hAnsiTheme="minorHAnsi" w:cstheme="minorBidi"/>
          <w:kern w:val="2"/>
          <w:sz w:val="21"/>
          <w:szCs w:val="24"/>
          <w:lang w:val="en-US" w:eastAsia="zh-CN"/>
        </w:rPr>
      </w:pPr>
      <w:r>
        <w:t>5.2.6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_Toc113265368 \h </w:instrText>
      </w:r>
      <w:r>
        <w:fldChar w:fldCharType="separate"/>
      </w:r>
      <w:r>
        <w:t>16</w:t>
      </w:r>
      <w:r>
        <w:fldChar w:fldCharType="end"/>
      </w:r>
    </w:p>
    <w:p w14:paraId="2D75E893" w14:textId="5E192AF8" w:rsidR="00A516BE" w:rsidRDefault="00A516BE">
      <w:pPr>
        <w:pStyle w:val="TOC2"/>
        <w:rPr>
          <w:rFonts w:asciiTheme="minorHAnsi" w:eastAsiaTheme="minorEastAsia" w:hAnsiTheme="minorHAnsi" w:cstheme="minorBidi"/>
          <w:kern w:val="2"/>
          <w:sz w:val="21"/>
          <w:szCs w:val="24"/>
          <w:lang w:val="en-US" w:eastAsia="zh-CN"/>
        </w:rPr>
      </w:pPr>
      <w:r>
        <w:t>5.4</w:t>
      </w:r>
      <w:r>
        <w:rPr>
          <w:rFonts w:asciiTheme="minorHAnsi" w:eastAsiaTheme="minorEastAsia" w:hAnsiTheme="minorHAnsi" w:cstheme="minorBidi"/>
          <w:kern w:val="2"/>
          <w:sz w:val="21"/>
          <w:szCs w:val="24"/>
          <w:lang w:val="en-US" w:eastAsia="zh-CN"/>
        </w:rPr>
        <w:tab/>
      </w:r>
      <w:r>
        <w:t>Spatial Anchor Enabler Use Case</w:t>
      </w:r>
      <w:r>
        <w:tab/>
      </w:r>
      <w:r>
        <w:fldChar w:fldCharType="begin"/>
      </w:r>
      <w:r>
        <w:instrText xml:space="preserve"> PAGEREF _Toc113265369 \h </w:instrText>
      </w:r>
      <w:r>
        <w:fldChar w:fldCharType="separate"/>
      </w:r>
      <w:r>
        <w:t>21</w:t>
      </w:r>
      <w:r>
        <w:fldChar w:fldCharType="end"/>
      </w:r>
    </w:p>
    <w:p w14:paraId="1F680F8B" w14:textId="1CB27663" w:rsidR="00A516BE" w:rsidRDefault="00A516BE">
      <w:pPr>
        <w:pStyle w:val="TOC3"/>
        <w:rPr>
          <w:rFonts w:asciiTheme="minorHAnsi" w:eastAsiaTheme="minorEastAsia" w:hAnsiTheme="minorHAnsi" w:cstheme="minorBidi"/>
          <w:kern w:val="2"/>
          <w:sz w:val="21"/>
          <w:szCs w:val="24"/>
          <w:lang w:val="en-US" w:eastAsia="zh-CN"/>
        </w:rPr>
      </w:pPr>
      <w:r>
        <w:t>5.4.1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_Toc113265370 \h </w:instrText>
      </w:r>
      <w:r>
        <w:fldChar w:fldCharType="separate"/>
      </w:r>
      <w:r>
        <w:t>21</w:t>
      </w:r>
      <w:r>
        <w:fldChar w:fldCharType="end"/>
      </w:r>
    </w:p>
    <w:p w14:paraId="76290D8D" w14:textId="6E2681C8" w:rsidR="00A516BE" w:rsidRDefault="00A516BE">
      <w:pPr>
        <w:pStyle w:val="TOC3"/>
        <w:rPr>
          <w:rFonts w:asciiTheme="minorHAnsi" w:eastAsiaTheme="minorEastAsia" w:hAnsiTheme="minorHAnsi" w:cstheme="minorBidi"/>
          <w:kern w:val="2"/>
          <w:sz w:val="21"/>
          <w:szCs w:val="24"/>
          <w:lang w:val="en-US" w:eastAsia="zh-CN"/>
        </w:rPr>
      </w:pPr>
      <w:r>
        <w:t>5.4.2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_Toc113265371 \h </w:instrText>
      </w:r>
      <w:r>
        <w:fldChar w:fldCharType="separate"/>
      </w:r>
      <w:r>
        <w:t>22</w:t>
      </w:r>
      <w:r>
        <w:fldChar w:fldCharType="end"/>
      </w:r>
    </w:p>
    <w:p w14:paraId="1FF9D40F" w14:textId="65471649" w:rsidR="00A516BE" w:rsidRDefault="00A516BE">
      <w:pPr>
        <w:pStyle w:val="TOC3"/>
        <w:rPr>
          <w:rFonts w:asciiTheme="minorHAnsi" w:eastAsiaTheme="minorEastAsia" w:hAnsiTheme="minorHAnsi" w:cstheme="minorBidi"/>
          <w:kern w:val="2"/>
          <w:sz w:val="21"/>
          <w:szCs w:val="24"/>
          <w:lang w:val="en-US" w:eastAsia="zh-CN"/>
        </w:rPr>
      </w:pPr>
      <w:r>
        <w:t>5.4.3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_Toc113265372 \h </w:instrText>
      </w:r>
      <w:r>
        <w:fldChar w:fldCharType="separate"/>
      </w:r>
      <w:r>
        <w:t>22</w:t>
      </w:r>
      <w:r>
        <w:fldChar w:fldCharType="end"/>
      </w:r>
    </w:p>
    <w:p w14:paraId="4E490469" w14:textId="22EF9786" w:rsidR="00A516BE" w:rsidRDefault="00A516BE">
      <w:pPr>
        <w:pStyle w:val="TOC3"/>
        <w:rPr>
          <w:rFonts w:asciiTheme="minorHAnsi" w:eastAsiaTheme="minorEastAsia" w:hAnsiTheme="minorHAnsi" w:cstheme="minorBidi"/>
          <w:kern w:val="2"/>
          <w:sz w:val="21"/>
          <w:szCs w:val="24"/>
          <w:lang w:val="en-US" w:eastAsia="zh-CN"/>
        </w:rPr>
      </w:pPr>
      <w:r>
        <w:t>5.4.4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_Toc113265373 \h </w:instrText>
      </w:r>
      <w:r>
        <w:fldChar w:fldCharType="separate"/>
      </w:r>
      <w:r>
        <w:t>23</w:t>
      </w:r>
      <w:r>
        <w:fldChar w:fldCharType="end"/>
      </w:r>
    </w:p>
    <w:p w14:paraId="623B1C7D" w14:textId="58F93506" w:rsidR="00A516BE" w:rsidRDefault="00A516BE">
      <w:pPr>
        <w:pStyle w:val="TOC3"/>
        <w:rPr>
          <w:rFonts w:asciiTheme="minorHAnsi" w:eastAsiaTheme="minorEastAsia" w:hAnsiTheme="minorHAnsi" w:cstheme="minorBidi"/>
          <w:kern w:val="2"/>
          <w:sz w:val="21"/>
          <w:szCs w:val="24"/>
          <w:lang w:val="en-US" w:eastAsia="zh-CN"/>
        </w:rPr>
      </w:pPr>
      <w:r>
        <w:t>5.4.5</w:t>
      </w:r>
      <w:r>
        <w:rPr>
          <w:rFonts w:asciiTheme="minorHAnsi" w:eastAsiaTheme="minorEastAsia" w:hAnsiTheme="minorHAnsi" w:cstheme="minorBidi"/>
          <w:kern w:val="2"/>
          <w:sz w:val="21"/>
          <w:szCs w:val="24"/>
          <w:lang w:val="en-US" w:eastAsia="zh-CN"/>
        </w:rPr>
        <w:tab/>
      </w:r>
      <w:r>
        <w:t>Existing feature partly or fully covering use case functionality</w:t>
      </w:r>
      <w:r>
        <w:tab/>
      </w:r>
      <w:r>
        <w:fldChar w:fldCharType="begin"/>
      </w:r>
      <w:r>
        <w:instrText xml:space="preserve"> PAGEREF _Toc113265374 \h </w:instrText>
      </w:r>
      <w:r>
        <w:fldChar w:fldCharType="separate"/>
      </w:r>
      <w:r>
        <w:t>24</w:t>
      </w:r>
      <w:r>
        <w:fldChar w:fldCharType="end"/>
      </w:r>
    </w:p>
    <w:p w14:paraId="10C0DA47" w14:textId="35CF7A96" w:rsidR="00A516BE" w:rsidRDefault="00A516BE">
      <w:pPr>
        <w:pStyle w:val="TOC3"/>
        <w:rPr>
          <w:rFonts w:asciiTheme="minorHAnsi" w:eastAsiaTheme="minorEastAsia" w:hAnsiTheme="minorHAnsi" w:cstheme="minorBidi"/>
          <w:kern w:val="2"/>
          <w:sz w:val="21"/>
          <w:szCs w:val="24"/>
          <w:lang w:val="en-US" w:eastAsia="zh-CN"/>
        </w:rPr>
      </w:pPr>
      <w:r>
        <w:t>5.4.6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_Toc113265375 \h </w:instrText>
      </w:r>
      <w:r>
        <w:fldChar w:fldCharType="separate"/>
      </w:r>
      <w:r>
        <w:t>24</w:t>
      </w:r>
      <w:r>
        <w:fldChar w:fldCharType="end"/>
      </w:r>
    </w:p>
    <w:p w14:paraId="51829ABA" w14:textId="3BBC8F6C" w:rsidR="00A516BE" w:rsidRDefault="00A516BE">
      <w:pPr>
        <w:pStyle w:val="TOC2"/>
        <w:rPr>
          <w:rFonts w:asciiTheme="minorHAnsi" w:eastAsiaTheme="minorEastAsia" w:hAnsiTheme="minorHAnsi" w:cstheme="minorBidi"/>
          <w:kern w:val="2"/>
          <w:sz w:val="21"/>
          <w:szCs w:val="24"/>
          <w:lang w:val="en-US" w:eastAsia="zh-CN"/>
        </w:rPr>
      </w:pPr>
      <w:r w:rsidRPr="0046699A">
        <w:rPr>
          <w:lang w:val="en-US"/>
        </w:rPr>
        <w:t>5.5</w:t>
      </w:r>
      <w:r>
        <w:rPr>
          <w:rFonts w:asciiTheme="minorHAnsi" w:eastAsiaTheme="minorEastAsia" w:hAnsiTheme="minorHAnsi" w:cstheme="minorBidi"/>
          <w:kern w:val="2"/>
          <w:sz w:val="21"/>
          <w:szCs w:val="24"/>
          <w:lang w:val="en-US" w:eastAsia="zh-CN"/>
        </w:rPr>
        <w:tab/>
      </w:r>
      <w:r w:rsidRPr="0046699A">
        <w:rPr>
          <w:lang w:val="en-US"/>
        </w:rPr>
        <w:t>Spatial Mapping and Localization Service Enabler Use Case</w:t>
      </w:r>
      <w:r>
        <w:tab/>
      </w:r>
      <w:r>
        <w:fldChar w:fldCharType="begin"/>
      </w:r>
      <w:r>
        <w:instrText xml:space="preserve"> PAGEREF _Toc113265376 \h </w:instrText>
      </w:r>
      <w:r>
        <w:fldChar w:fldCharType="separate"/>
      </w:r>
      <w:r>
        <w:t>24</w:t>
      </w:r>
      <w:r>
        <w:fldChar w:fldCharType="end"/>
      </w:r>
    </w:p>
    <w:p w14:paraId="1A76AF9C" w14:textId="7D78253C"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5.5.1</w:t>
      </w:r>
      <w:r>
        <w:rPr>
          <w:rFonts w:asciiTheme="minorHAnsi" w:eastAsiaTheme="minorEastAsia" w:hAnsiTheme="minorHAnsi" w:cstheme="minorBidi"/>
          <w:kern w:val="2"/>
          <w:sz w:val="21"/>
          <w:szCs w:val="24"/>
          <w:lang w:val="en-US" w:eastAsia="zh-CN"/>
        </w:rPr>
        <w:tab/>
      </w:r>
      <w:r w:rsidRPr="0046699A">
        <w:rPr>
          <w:lang w:val="en-US"/>
        </w:rPr>
        <w:t>Description</w:t>
      </w:r>
      <w:r>
        <w:tab/>
      </w:r>
      <w:r>
        <w:fldChar w:fldCharType="begin"/>
      </w:r>
      <w:r>
        <w:instrText xml:space="preserve"> PAGEREF _Toc113265377 \h </w:instrText>
      </w:r>
      <w:r>
        <w:fldChar w:fldCharType="separate"/>
      </w:r>
      <w:r>
        <w:t>24</w:t>
      </w:r>
      <w:r>
        <w:fldChar w:fldCharType="end"/>
      </w:r>
    </w:p>
    <w:p w14:paraId="563BA593" w14:textId="39BB46F6"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5.5.2</w:t>
      </w:r>
      <w:r>
        <w:rPr>
          <w:rFonts w:asciiTheme="minorHAnsi" w:eastAsiaTheme="minorEastAsia" w:hAnsiTheme="minorHAnsi" w:cstheme="minorBidi"/>
          <w:kern w:val="2"/>
          <w:sz w:val="21"/>
          <w:szCs w:val="24"/>
          <w:lang w:val="en-US" w:eastAsia="zh-CN"/>
        </w:rPr>
        <w:tab/>
      </w:r>
      <w:r w:rsidRPr="0046699A">
        <w:rPr>
          <w:lang w:val="en-US"/>
        </w:rPr>
        <w:t>Pre-conditions</w:t>
      </w:r>
      <w:r>
        <w:tab/>
      </w:r>
      <w:r>
        <w:fldChar w:fldCharType="begin"/>
      </w:r>
      <w:r>
        <w:instrText xml:space="preserve"> PAGEREF _Toc113265378 \h </w:instrText>
      </w:r>
      <w:r>
        <w:fldChar w:fldCharType="separate"/>
      </w:r>
      <w:r>
        <w:t>26</w:t>
      </w:r>
      <w:r>
        <w:fldChar w:fldCharType="end"/>
      </w:r>
    </w:p>
    <w:p w14:paraId="494BD131" w14:textId="2F4F4F8D"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5.5.5</w:t>
      </w:r>
      <w:r>
        <w:rPr>
          <w:rFonts w:asciiTheme="minorHAnsi" w:eastAsiaTheme="minorEastAsia" w:hAnsiTheme="minorHAnsi" w:cstheme="minorBidi"/>
          <w:kern w:val="2"/>
          <w:sz w:val="21"/>
          <w:szCs w:val="24"/>
          <w:lang w:val="en-US" w:eastAsia="zh-CN"/>
        </w:rPr>
        <w:tab/>
      </w:r>
      <w:r w:rsidRPr="0046699A">
        <w:rPr>
          <w:lang w:val="en-US"/>
        </w:rPr>
        <w:t>Existing feature partially or fully covering use case functionality</w:t>
      </w:r>
      <w:r>
        <w:tab/>
      </w:r>
      <w:r>
        <w:fldChar w:fldCharType="begin"/>
      </w:r>
      <w:r>
        <w:instrText xml:space="preserve"> PAGEREF _Toc113265379 \h </w:instrText>
      </w:r>
      <w:r>
        <w:fldChar w:fldCharType="separate"/>
      </w:r>
      <w:r>
        <w:t>27</w:t>
      </w:r>
      <w:r>
        <w:fldChar w:fldCharType="end"/>
      </w:r>
    </w:p>
    <w:p w14:paraId="7CA52801" w14:textId="46EE01B1"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5.5.6</w:t>
      </w:r>
      <w:r>
        <w:rPr>
          <w:rFonts w:asciiTheme="minorHAnsi" w:eastAsiaTheme="minorEastAsia" w:hAnsiTheme="minorHAnsi" w:cstheme="minorBidi"/>
          <w:kern w:val="2"/>
          <w:sz w:val="21"/>
          <w:szCs w:val="24"/>
          <w:lang w:val="en-US" w:eastAsia="zh-CN"/>
        </w:rPr>
        <w:tab/>
      </w:r>
      <w:r w:rsidRPr="0046699A">
        <w:rPr>
          <w:lang w:val="en-US"/>
        </w:rPr>
        <w:t xml:space="preserve">Potential New Requirements </w:t>
      </w:r>
      <w:r>
        <w:t>needed to support the use case</w:t>
      </w:r>
      <w:r>
        <w:tab/>
      </w:r>
      <w:r>
        <w:fldChar w:fldCharType="begin"/>
      </w:r>
      <w:r>
        <w:instrText xml:space="preserve"> PAGEREF _Toc113265380 \h </w:instrText>
      </w:r>
      <w:r>
        <w:fldChar w:fldCharType="separate"/>
      </w:r>
      <w:r>
        <w:t>27</w:t>
      </w:r>
      <w:r>
        <w:fldChar w:fldCharType="end"/>
      </w:r>
    </w:p>
    <w:p w14:paraId="66FC9B15" w14:textId="5128C06B" w:rsidR="00A516BE" w:rsidRDefault="00A516BE">
      <w:pPr>
        <w:pStyle w:val="TOC4"/>
        <w:rPr>
          <w:rFonts w:asciiTheme="minorHAnsi" w:eastAsiaTheme="minorEastAsia" w:hAnsiTheme="minorHAnsi" w:cstheme="minorBidi"/>
          <w:kern w:val="2"/>
          <w:sz w:val="21"/>
          <w:szCs w:val="24"/>
          <w:lang w:val="en-US" w:eastAsia="zh-CN"/>
        </w:rPr>
      </w:pPr>
      <w:r>
        <w:t>5.5.6.1</w:t>
      </w:r>
      <w:r>
        <w:rPr>
          <w:rFonts w:asciiTheme="minorHAnsi" w:eastAsiaTheme="minorEastAsia" w:hAnsiTheme="minorHAnsi" w:cstheme="minorBidi"/>
          <w:kern w:val="2"/>
          <w:sz w:val="21"/>
          <w:szCs w:val="24"/>
          <w:lang w:val="en-US" w:eastAsia="zh-CN"/>
        </w:rPr>
        <w:tab/>
      </w:r>
      <w:r>
        <w:t>Requirements for Spatial Mapping</w:t>
      </w:r>
      <w:r>
        <w:tab/>
      </w:r>
      <w:r>
        <w:fldChar w:fldCharType="begin"/>
      </w:r>
      <w:r>
        <w:instrText xml:space="preserve"> PAGEREF _Toc113265381 \h </w:instrText>
      </w:r>
      <w:r>
        <w:fldChar w:fldCharType="separate"/>
      </w:r>
      <w:r>
        <w:t>27</w:t>
      </w:r>
      <w:r>
        <w:fldChar w:fldCharType="end"/>
      </w:r>
    </w:p>
    <w:p w14:paraId="03D6640D" w14:textId="13AA5805" w:rsidR="00A516BE" w:rsidRDefault="00A516BE">
      <w:pPr>
        <w:pStyle w:val="TOC4"/>
        <w:rPr>
          <w:rFonts w:asciiTheme="minorHAnsi" w:eastAsiaTheme="minorEastAsia" w:hAnsiTheme="minorHAnsi" w:cstheme="minorBidi"/>
          <w:kern w:val="2"/>
          <w:sz w:val="21"/>
          <w:szCs w:val="24"/>
          <w:lang w:val="en-US" w:eastAsia="zh-CN"/>
        </w:rPr>
      </w:pPr>
      <w:r>
        <w:t>5.5.6.2</w:t>
      </w:r>
      <w:r>
        <w:rPr>
          <w:rFonts w:asciiTheme="minorHAnsi" w:eastAsiaTheme="minorEastAsia" w:hAnsiTheme="minorHAnsi" w:cstheme="minorBidi"/>
          <w:kern w:val="2"/>
          <w:sz w:val="21"/>
          <w:szCs w:val="24"/>
          <w:lang w:val="en-US" w:eastAsia="zh-CN"/>
        </w:rPr>
        <w:tab/>
      </w:r>
      <w:r>
        <w:t>Requirements for Localization</w:t>
      </w:r>
      <w:r>
        <w:tab/>
      </w:r>
      <w:r>
        <w:fldChar w:fldCharType="begin"/>
      </w:r>
      <w:r>
        <w:instrText xml:space="preserve"> PAGEREF _Toc113265382 \h </w:instrText>
      </w:r>
      <w:r>
        <w:fldChar w:fldCharType="separate"/>
      </w:r>
      <w:r>
        <w:t>28</w:t>
      </w:r>
      <w:r>
        <w:fldChar w:fldCharType="end"/>
      </w:r>
    </w:p>
    <w:p w14:paraId="52C8FE05" w14:textId="1788F9FA" w:rsidR="00A516BE" w:rsidRDefault="00A516BE">
      <w:pPr>
        <w:pStyle w:val="TOC2"/>
        <w:rPr>
          <w:rFonts w:asciiTheme="minorHAnsi" w:eastAsiaTheme="minorEastAsia" w:hAnsiTheme="minorHAnsi" w:cstheme="minorBidi"/>
          <w:kern w:val="2"/>
          <w:sz w:val="21"/>
          <w:szCs w:val="24"/>
          <w:lang w:val="en-US" w:eastAsia="zh-CN"/>
        </w:rPr>
      </w:pPr>
      <w:r>
        <w:t xml:space="preserve">5.6 </w:t>
      </w:r>
      <w:r>
        <w:rPr>
          <w:rFonts w:asciiTheme="minorHAnsi" w:eastAsiaTheme="minorEastAsia" w:hAnsiTheme="minorHAnsi" w:cstheme="minorBidi"/>
          <w:kern w:val="2"/>
          <w:sz w:val="21"/>
          <w:szCs w:val="24"/>
          <w:lang w:val="en-US" w:eastAsia="zh-CN"/>
        </w:rPr>
        <w:tab/>
      </w:r>
      <w:r>
        <w:t>Mobile Metaverse for Immersive Gaming and Live Shows</w:t>
      </w:r>
      <w:r>
        <w:tab/>
      </w:r>
      <w:r>
        <w:fldChar w:fldCharType="begin"/>
      </w:r>
      <w:r>
        <w:instrText xml:space="preserve"> PAGEREF _Toc113265383 \h </w:instrText>
      </w:r>
      <w:r>
        <w:fldChar w:fldCharType="separate"/>
      </w:r>
      <w:r>
        <w:t>28</w:t>
      </w:r>
      <w:r>
        <w:fldChar w:fldCharType="end"/>
      </w:r>
    </w:p>
    <w:p w14:paraId="03C5E19C" w14:textId="20061F88" w:rsidR="00A516BE" w:rsidRDefault="00A516BE">
      <w:pPr>
        <w:pStyle w:val="TOC3"/>
        <w:rPr>
          <w:rFonts w:asciiTheme="minorHAnsi" w:eastAsiaTheme="minorEastAsia" w:hAnsiTheme="minorHAnsi" w:cstheme="minorBidi"/>
          <w:kern w:val="2"/>
          <w:sz w:val="21"/>
          <w:szCs w:val="24"/>
          <w:lang w:val="en-US" w:eastAsia="zh-CN"/>
        </w:rPr>
      </w:pPr>
      <w:r>
        <w:t>5.6.1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_Toc113265384 \h </w:instrText>
      </w:r>
      <w:r>
        <w:fldChar w:fldCharType="separate"/>
      </w:r>
      <w:r>
        <w:t>28</w:t>
      </w:r>
      <w:r>
        <w:fldChar w:fldCharType="end"/>
      </w:r>
    </w:p>
    <w:p w14:paraId="596CBE57" w14:textId="6368E61F" w:rsidR="00A516BE" w:rsidRDefault="00A516BE">
      <w:pPr>
        <w:pStyle w:val="TOC3"/>
        <w:rPr>
          <w:rFonts w:asciiTheme="minorHAnsi" w:eastAsiaTheme="minorEastAsia" w:hAnsiTheme="minorHAnsi" w:cstheme="minorBidi"/>
          <w:kern w:val="2"/>
          <w:sz w:val="21"/>
          <w:szCs w:val="24"/>
          <w:lang w:val="en-US" w:eastAsia="zh-CN"/>
        </w:rPr>
      </w:pPr>
      <w:r>
        <w:t>5.6.2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_Toc113265385 \h </w:instrText>
      </w:r>
      <w:r>
        <w:fldChar w:fldCharType="separate"/>
      </w:r>
      <w:r>
        <w:t>29</w:t>
      </w:r>
      <w:r>
        <w:fldChar w:fldCharType="end"/>
      </w:r>
    </w:p>
    <w:p w14:paraId="3BCEF0F0" w14:textId="5E3D9D3A" w:rsidR="00A516BE" w:rsidRDefault="00A516BE">
      <w:pPr>
        <w:pStyle w:val="TOC3"/>
        <w:rPr>
          <w:rFonts w:asciiTheme="minorHAnsi" w:eastAsiaTheme="minorEastAsia" w:hAnsiTheme="minorHAnsi" w:cstheme="minorBidi"/>
          <w:kern w:val="2"/>
          <w:sz w:val="21"/>
          <w:szCs w:val="24"/>
          <w:lang w:val="en-US" w:eastAsia="zh-CN"/>
        </w:rPr>
      </w:pPr>
      <w:r>
        <w:t>5.6.3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_Toc113265386 \h </w:instrText>
      </w:r>
      <w:r>
        <w:fldChar w:fldCharType="separate"/>
      </w:r>
      <w:r>
        <w:t>29</w:t>
      </w:r>
      <w:r>
        <w:fldChar w:fldCharType="end"/>
      </w:r>
    </w:p>
    <w:p w14:paraId="0CFDFF28" w14:textId="1CDF7F88" w:rsidR="00A516BE" w:rsidRDefault="00A516BE">
      <w:pPr>
        <w:pStyle w:val="TOC3"/>
        <w:rPr>
          <w:rFonts w:asciiTheme="minorHAnsi" w:eastAsiaTheme="minorEastAsia" w:hAnsiTheme="minorHAnsi" w:cstheme="minorBidi"/>
          <w:kern w:val="2"/>
          <w:sz w:val="21"/>
          <w:szCs w:val="24"/>
          <w:lang w:val="en-US" w:eastAsia="zh-CN"/>
        </w:rPr>
      </w:pPr>
      <w:r>
        <w:t>5.6.4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_Toc113265387 \h </w:instrText>
      </w:r>
      <w:r>
        <w:fldChar w:fldCharType="separate"/>
      </w:r>
      <w:r>
        <w:t>30</w:t>
      </w:r>
      <w:r>
        <w:fldChar w:fldCharType="end"/>
      </w:r>
    </w:p>
    <w:p w14:paraId="07325E74" w14:textId="6F916451" w:rsidR="00A516BE" w:rsidRDefault="00A516BE">
      <w:pPr>
        <w:pStyle w:val="TOC3"/>
        <w:rPr>
          <w:rFonts w:asciiTheme="minorHAnsi" w:eastAsiaTheme="minorEastAsia" w:hAnsiTheme="minorHAnsi" w:cstheme="minorBidi"/>
          <w:kern w:val="2"/>
          <w:sz w:val="21"/>
          <w:szCs w:val="24"/>
          <w:lang w:val="en-US" w:eastAsia="zh-CN"/>
        </w:rPr>
      </w:pPr>
      <w:r>
        <w:t>5.6.5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_Toc113265388 \h </w:instrText>
      </w:r>
      <w:r>
        <w:fldChar w:fldCharType="separate"/>
      </w:r>
      <w:r>
        <w:t>30</w:t>
      </w:r>
      <w:r>
        <w:fldChar w:fldCharType="end"/>
      </w:r>
    </w:p>
    <w:p w14:paraId="325E2F1B" w14:textId="4BC08B04" w:rsidR="00A516BE" w:rsidRDefault="00A516BE">
      <w:pPr>
        <w:pStyle w:val="TOC2"/>
        <w:rPr>
          <w:rFonts w:asciiTheme="minorHAnsi" w:eastAsiaTheme="minorEastAsia" w:hAnsiTheme="minorHAnsi" w:cstheme="minorBidi"/>
          <w:kern w:val="2"/>
          <w:sz w:val="21"/>
          <w:szCs w:val="24"/>
          <w:lang w:val="en-US" w:eastAsia="zh-CN"/>
        </w:rPr>
      </w:pPr>
      <w:r>
        <w:t>5.7</w:t>
      </w:r>
      <w:r>
        <w:rPr>
          <w:rFonts w:asciiTheme="minorHAnsi" w:eastAsiaTheme="minorEastAsia" w:hAnsiTheme="minorHAnsi" w:cstheme="minorBidi"/>
          <w:kern w:val="2"/>
          <w:sz w:val="21"/>
          <w:szCs w:val="24"/>
          <w:lang w:val="en-US" w:eastAsia="zh-CN"/>
        </w:rPr>
        <w:tab/>
      </w:r>
      <w:r>
        <w:t>AR Enabled Immersive Experience</w:t>
      </w:r>
      <w:r>
        <w:tab/>
      </w:r>
      <w:r>
        <w:fldChar w:fldCharType="begin"/>
      </w:r>
      <w:r>
        <w:instrText xml:space="preserve"> PAGEREF _Toc113265389 \h </w:instrText>
      </w:r>
      <w:r>
        <w:fldChar w:fldCharType="separate"/>
      </w:r>
      <w:r>
        <w:t>31</w:t>
      </w:r>
      <w:r>
        <w:fldChar w:fldCharType="end"/>
      </w:r>
    </w:p>
    <w:p w14:paraId="6241E3AA" w14:textId="40480F1D" w:rsidR="00A516BE" w:rsidRDefault="00A516BE">
      <w:pPr>
        <w:pStyle w:val="TOC3"/>
        <w:rPr>
          <w:rFonts w:asciiTheme="minorHAnsi" w:eastAsiaTheme="minorEastAsia" w:hAnsiTheme="minorHAnsi" w:cstheme="minorBidi"/>
          <w:kern w:val="2"/>
          <w:sz w:val="21"/>
          <w:szCs w:val="24"/>
          <w:lang w:val="en-US" w:eastAsia="zh-CN"/>
        </w:rPr>
      </w:pPr>
      <w:r>
        <w:t>5.7.1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_Toc113265390 \h </w:instrText>
      </w:r>
      <w:r>
        <w:fldChar w:fldCharType="separate"/>
      </w:r>
      <w:r>
        <w:t>31</w:t>
      </w:r>
      <w:r>
        <w:fldChar w:fldCharType="end"/>
      </w:r>
    </w:p>
    <w:p w14:paraId="14C7EE31" w14:textId="3E4A17EA" w:rsidR="00A516BE" w:rsidRDefault="00A516BE">
      <w:pPr>
        <w:pStyle w:val="TOC3"/>
        <w:rPr>
          <w:rFonts w:asciiTheme="minorHAnsi" w:eastAsiaTheme="minorEastAsia" w:hAnsiTheme="minorHAnsi" w:cstheme="minorBidi"/>
          <w:kern w:val="2"/>
          <w:sz w:val="21"/>
          <w:szCs w:val="24"/>
          <w:lang w:val="en-US" w:eastAsia="zh-CN"/>
        </w:rPr>
      </w:pPr>
      <w:r>
        <w:t>5.7.2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_Toc113265391 \h </w:instrText>
      </w:r>
      <w:r>
        <w:fldChar w:fldCharType="separate"/>
      </w:r>
      <w:r>
        <w:t>31</w:t>
      </w:r>
      <w:r>
        <w:fldChar w:fldCharType="end"/>
      </w:r>
    </w:p>
    <w:p w14:paraId="550983D3" w14:textId="55402990" w:rsidR="00A516BE" w:rsidRDefault="00A516BE">
      <w:pPr>
        <w:pStyle w:val="TOC3"/>
        <w:rPr>
          <w:rFonts w:asciiTheme="minorHAnsi" w:eastAsiaTheme="minorEastAsia" w:hAnsiTheme="minorHAnsi" w:cstheme="minorBidi"/>
          <w:kern w:val="2"/>
          <w:sz w:val="21"/>
          <w:szCs w:val="24"/>
          <w:lang w:val="en-US" w:eastAsia="zh-CN"/>
        </w:rPr>
      </w:pPr>
      <w:r>
        <w:t>5.7.3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_Toc113265392 \h </w:instrText>
      </w:r>
      <w:r>
        <w:fldChar w:fldCharType="separate"/>
      </w:r>
      <w:r>
        <w:t>32</w:t>
      </w:r>
      <w:r>
        <w:fldChar w:fldCharType="end"/>
      </w:r>
    </w:p>
    <w:p w14:paraId="69130E11" w14:textId="2E3E1E03" w:rsidR="00A516BE" w:rsidRDefault="00A516BE">
      <w:pPr>
        <w:pStyle w:val="TOC3"/>
        <w:rPr>
          <w:rFonts w:asciiTheme="minorHAnsi" w:eastAsiaTheme="minorEastAsia" w:hAnsiTheme="minorHAnsi" w:cstheme="minorBidi"/>
          <w:kern w:val="2"/>
          <w:sz w:val="21"/>
          <w:szCs w:val="24"/>
          <w:lang w:val="en-US" w:eastAsia="zh-CN"/>
        </w:rPr>
      </w:pPr>
      <w:r>
        <w:t>5.7.4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_Toc113265393 \h </w:instrText>
      </w:r>
      <w:r>
        <w:fldChar w:fldCharType="separate"/>
      </w:r>
      <w:r>
        <w:t>32</w:t>
      </w:r>
      <w:r>
        <w:fldChar w:fldCharType="end"/>
      </w:r>
    </w:p>
    <w:p w14:paraId="1B0F88E8" w14:textId="2793650C" w:rsidR="00A516BE" w:rsidRDefault="00A516BE">
      <w:pPr>
        <w:pStyle w:val="TOC3"/>
        <w:rPr>
          <w:rFonts w:asciiTheme="minorHAnsi" w:eastAsiaTheme="minorEastAsia" w:hAnsiTheme="minorHAnsi" w:cstheme="minorBidi"/>
          <w:kern w:val="2"/>
          <w:sz w:val="21"/>
          <w:szCs w:val="24"/>
          <w:lang w:val="en-US" w:eastAsia="zh-CN"/>
        </w:rPr>
      </w:pPr>
      <w:r>
        <w:t>5.7.5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_Toc113265394 \h </w:instrText>
      </w:r>
      <w:r>
        <w:fldChar w:fldCharType="separate"/>
      </w:r>
      <w:r>
        <w:t>32</w:t>
      </w:r>
      <w:r>
        <w:fldChar w:fldCharType="end"/>
      </w:r>
    </w:p>
    <w:p w14:paraId="3E03E0E2" w14:textId="1A98424F" w:rsidR="00A516BE" w:rsidRDefault="00A516BE">
      <w:pPr>
        <w:pStyle w:val="TOC3"/>
        <w:rPr>
          <w:rFonts w:asciiTheme="minorHAnsi" w:eastAsiaTheme="minorEastAsia" w:hAnsiTheme="minorHAnsi" w:cstheme="minorBidi"/>
          <w:kern w:val="2"/>
          <w:sz w:val="21"/>
          <w:szCs w:val="24"/>
          <w:lang w:val="en-US" w:eastAsia="zh-CN"/>
        </w:rPr>
      </w:pPr>
      <w:r>
        <w:t>5.7.6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_Toc113265395 \h </w:instrText>
      </w:r>
      <w:r>
        <w:fldChar w:fldCharType="separate"/>
      </w:r>
      <w:r>
        <w:t>32</w:t>
      </w:r>
      <w:r>
        <w:fldChar w:fldCharType="end"/>
      </w:r>
    </w:p>
    <w:p w14:paraId="35D70536" w14:textId="42594D31" w:rsidR="00A516BE" w:rsidRDefault="00A516BE">
      <w:pPr>
        <w:pStyle w:val="TOC2"/>
        <w:rPr>
          <w:rFonts w:asciiTheme="minorHAnsi" w:eastAsiaTheme="minorEastAsia" w:hAnsiTheme="minorHAnsi" w:cstheme="minorBidi"/>
          <w:kern w:val="2"/>
          <w:sz w:val="21"/>
          <w:szCs w:val="24"/>
          <w:lang w:val="en-US" w:eastAsia="zh-CN"/>
        </w:rPr>
      </w:pPr>
      <w:r>
        <w:t>5.8</w:t>
      </w:r>
      <w:r>
        <w:rPr>
          <w:rFonts w:asciiTheme="minorHAnsi" w:eastAsiaTheme="minorEastAsia" w:hAnsiTheme="minorHAnsi" w:cstheme="minorBidi"/>
          <w:kern w:val="2"/>
          <w:sz w:val="21"/>
          <w:szCs w:val="24"/>
          <w:lang w:val="en-US" w:eastAsia="zh-CN"/>
        </w:rPr>
        <w:tab/>
      </w:r>
      <w:r>
        <w:t>Supporting multi-</w:t>
      </w:r>
      <w:r>
        <w:rPr>
          <w:lang w:eastAsia="zh-CN"/>
        </w:rPr>
        <w:t>service</w:t>
      </w:r>
      <w:r>
        <w:t xml:space="preserve"> coordination in one metaverse</w:t>
      </w:r>
      <w:r>
        <w:tab/>
      </w:r>
      <w:r>
        <w:fldChar w:fldCharType="begin"/>
      </w:r>
      <w:r>
        <w:instrText xml:space="preserve"> PAGEREF _Toc113265396 \h </w:instrText>
      </w:r>
      <w:r>
        <w:fldChar w:fldCharType="separate"/>
      </w:r>
      <w:r>
        <w:t>32</w:t>
      </w:r>
      <w:r>
        <w:fldChar w:fldCharType="end"/>
      </w:r>
    </w:p>
    <w:p w14:paraId="14EFAA8F" w14:textId="7699BEAA" w:rsidR="00A516BE" w:rsidRDefault="00A516BE">
      <w:pPr>
        <w:pStyle w:val="TOC3"/>
        <w:rPr>
          <w:rFonts w:asciiTheme="minorHAnsi" w:eastAsiaTheme="minorEastAsia" w:hAnsiTheme="minorHAnsi" w:cstheme="minorBidi"/>
          <w:kern w:val="2"/>
          <w:sz w:val="21"/>
          <w:szCs w:val="24"/>
          <w:lang w:val="en-US" w:eastAsia="zh-CN"/>
        </w:rPr>
      </w:pPr>
      <w:r>
        <w:t>5.8.1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_Toc113265397 \h </w:instrText>
      </w:r>
      <w:r>
        <w:fldChar w:fldCharType="separate"/>
      </w:r>
      <w:r>
        <w:t>32</w:t>
      </w:r>
      <w:r>
        <w:fldChar w:fldCharType="end"/>
      </w:r>
    </w:p>
    <w:p w14:paraId="496EDD6E" w14:textId="141425C7" w:rsidR="00A516BE" w:rsidRDefault="00A516BE">
      <w:pPr>
        <w:pStyle w:val="TOC3"/>
        <w:rPr>
          <w:rFonts w:asciiTheme="minorHAnsi" w:eastAsiaTheme="minorEastAsia" w:hAnsiTheme="minorHAnsi" w:cstheme="minorBidi"/>
          <w:kern w:val="2"/>
          <w:sz w:val="21"/>
          <w:szCs w:val="24"/>
          <w:lang w:val="en-US" w:eastAsia="zh-CN"/>
        </w:rPr>
      </w:pPr>
      <w:r>
        <w:t>5.8.2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_Toc113265398 \h </w:instrText>
      </w:r>
      <w:r>
        <w:fldChar w:fldCharType="separate"/>
      </w:r>
      <w:r>
        <w:t>33</w:t>
      </w:r>
      <w:r>
        <w:fldChar w:fldCharType="end"/>
      </w:r>
    </w:p>
    <w:p w14:paraId="3D31A89E" w14:textId="07244453" w:rsidR="00A516BE" w:rsidRDefault="00A516BE">
      <w:pPr>
        <w:pStyle w:val="TOC3"/>
        <w:rPr>
          <w:rFonts w:asciiTheme="minorHAnsi" w:eastAsiaTheme="minorEastAsia" w:hAnsiTheme="minorHAnsi" w:cstheme="minorBidi"/>
          <w:kern w:val="2"/>
          <w:sz w:val="21"/>
          <w:szCs w:val="24"/>
          <w:lang w:val="en-US" w:eastAsia="zh-CN"/>
        </w:rPr>
      </w:pPr>
      <w:r>
        <w:lastRenderedPageBreak/>
        <w:t>5.8.3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_Toc113265399 \h </w:instrText>
      </w:r>
      <w:r>
        <w:fldChar w:fldCharType="separate"/>
      </w:r>
      <w:r>
        <w:t>33</w:t>
      </w:r>
      <w:r>
        <w:fldChar w:fldCharType="end"/>
      </w:r>
    </w:p>
    <w:p w14:paraId="351E7F34" w14:textId="0DCA6F14" w:rsidR="00A516BE" w:rsidRDefault="00A516BE">
      <w:pPr>
        <w:pStyle w:val="TOC3"/>
        <w:rPr>
          <w:rFonts w:asciiTheme="minorHAnsi" w:eastAsiaTheme="minorEastAsia" w:hAnsiTheme="minorHAnsi" w:cstheme="minorBidi"/>
          <w:kern w:val="2"/>
          <w:sz w:val="21"/>
          <w:szCs w:val="24"/>
          <w:lang w:val="en-US" w:eastAsia="zh-CN"/>
        </w:rPr>
      </w:pPr>
      <w:r>
        <w:t>5.8.4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_Toc113265400 \h </w:instrText>
      </w:r>
      <w:r>
        <w:fldChar w:fldCharType="separate"/>
      </w:r>
      <w:r>
        <w:t>33</w:t>
      </w:r>
      <w:r>
        <w:fldChar w:fldCharType="end"/>
      </w:r>
    </w:p>
    <w:p w14:paraId="6E02C481" w14:textId="77143EEA" w:rsidR="00A516BE" w:rsidRDefault="00A516BE">
      <w:pPr>
        <w:pStyle w:val="TOC3"/>
        <w:rPr>
          <w:rFonts w:asciiTheme="minorHAnsi" w:eastAsiaTheme="minorEastAsia" w:hAnsiTheme="minorHAnsi" w:cstheme="minorBidi"/>
          <w:kern w:val="2"/>
          <w:sz w:val="21"/>
          <w:szCs w:val="24"/>
          <w:lang w:val="en-US" w:eastAsia="zh-CN"/>
        </w:rPr>
      </w:pPr>
      <w:r>
        <w:t>5.8.5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_Toc113265401 \h </w:instrText>
      </w:r>
      <w:r>
        <w:fldChar w:fldCharType="separate"/>
      </w:r>
      <w:r>
        <w:t>33</w:t>
      </w:r>
      <w:r>
        <w:fldChar w:fldCharType="end"/>
      </w:r>
    </w:p>
    <w:p w14:paraId="7B39882A" w14:textId="0F9AB064" w:rsidR="00A516BE" w:rsidRDefault="00A516BE">
      <w:pPr>
        <w:pStyle w:val="TOC3"/>
        <w:rPr>
          <w:rFonts w:asciiTheme="minorHAnsi" w:eastAsiaTheme="minorEastAsia" w:hAnsiTheme="minorHAnsi" w:cstheme="minorBidi"/>
          <w:kern w:val="2"/>
          <w:sz w:val="21"/>
          <w:szCs w:val="24"/>
          <w:lang w:val="en-US" w:eastAsia="zh-CN"/>
        </w:rPr>
      </w:pPr>
      <w:r>
        <w:t>5.8.6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_Toc113265402 \h </w:instrText>
      </w:r>
      <w:r>
        <w:fldChar w:fldCharType="separate"/>
      </w:r>
      <w:r>
        <w:t>34</w:t>
      </w:r>
      <w:r>
        <w:fldChar w:fldCharType="end"/>
      </w:r>
    </w:p>
    <w:p w14:paraId="6929A479" w14:textId="61712BD8" w:rsidR="00A516BE" w:rsidRDefault="00A516BE">
      <w:pPr>
        <w:pStyle w:val="TOC2"/>
        <w:rPr>
          <w:rFonts w:asciiTheme="minorHAnsi" w:eastAsiaTheme="minorEastAsia" w:hAnsiTheme="minorHAnsi" w:cstheme="minorBidi"/>
          <w:kern w:val="2"/>
          <w:sz w:val="21"/>
          <w:szCs w:val="24"/>
          <w:lang w:val="en-US" w:eastAsia="zh-CN"/>
        </w:rPr>
      </w:pPr>
      <w:r>
        <w:t>5.9</w:t>
      </w:r>
      <w:r>
        <w:rPr>
          <w:rFonts w:asciiTheme="minorHAnsi" w:eastAsiaTheme="minorEastAsia" w:hAnsiTheme="minorHAnsi" w:cstheme="minorBidi"/>
          <w:kern w:val="2"/>
          <w:sz w:val="21"/>
          <w:szCs w:val="24"/>
          <w:lang w:val="en-US" w:eastAsia="zh-CN"/>
        </w:rPr>
        <w:tab/>
      </w:r>
      <w:r>
        <w:t>Synchronized predictive avatars</w:t>
      </w:r>
      <w:r>
        <w:tab/>
      </w:r>
      <w:r>
        <w:fldChar w:fldCharType="begin"/>
      </w:r>
      <w:r>
        <w:instrText xml:space="preserve"> PAGEREF _Toc113265403 \h </w:instrText>
      </w:r>
      <w:r>
        <w:fldChar w:fldCharType="separate"/>
      </w:r>
      <w:r>
        <w:t>34</w:t>
      </w:r>
      <w:r>
        <w:fldChar w:fldCharType="end"/>
      </w:r>
    </w:p>
    <w:p w14:paraId="7D97A17A" w14:textId="11AE90F4"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 xml:space="preserve">5.9.1 </w:t>
      </w:r>
      <w:r>
        <w:rPr>
          <w:rFonts w:asciiTheme="minorHAnsi" w:eastAsiaTheme="minorEastAsia" w:hAnsiTheme="minorHAnsi" w:cstheme="minorBidi"/>
          <w:kern w:val="2"/>
          <w:sz w:val="21"/>
          <w:szCs w:val="24"/>
          <w:lang w:val="en-US" w:eastAsia="zh-CN"/>
        </w:rPr>
        <w:tab/>
      </w:r>
      <w:r w:rsidRPr="0046699A">
        <w:rPr>
          <w:lang w:val="en-US"/>
        </w:rPr>
        <w:t>Description</w:t>
      </w:r>
      <w:r>
        <w:tab/>
      </w:r>
      <w:r>
        <w:fldChar w:fldCharType="begin"/>
      </w:r>
      <w:r>
        <w:instrText xml:space="preserve"> PAGEREF _Toc113265404 \h </w:instrText>
      </w:r>
      <w:r>
        <w:fldChar w:fldCharType="separate"/>
      </w:r>
      <w:r>
        <w:t>34</w:t>
      </w:r>
      <w:r>
        <w:fldChar w:fldCharType="end"/>
      </w:r>
    </w:p>
    <w:p w14:paraId="3D1AB843" w14:textId="1A9C15C8"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5.9.2</w:t>
      </w:r>
      <w:r>
        <w:rPr>
          <w:rFonts w:asciiTheme="minorHAnsi" w:eastAsiaTheme="minorEastAsia" w:hAnsiTheme="minorHAnsi" w:cstheme="minorBidi"/>
          <w:kern w:val="2"/>
          <w:sz w:val="21"/>
          <w:szCs w:val="24"/>
          <w:lang w:val="en-US" w:eastAsia="zh-CN"/>
        </w:rPr>
        <w:tab/>
      </w:r>
      <w:r>
        <w:t>Pre</w:t>
      </w:r>
      <w:r w:rsidRPr="0046699A">
        <w:rPr>
          <w:lang w:val="en-US"/>
        </w:rPr>
        <w:t>-conditions</w:t>
      </w:r>
      <w:r>
        <w:tab/>
      </w:r>
      <w:r>
        <w:fldChar w:fldCharType="begin"/>
      </w:r>
      <w:r>
        <w:instrText xml:space="preserve"> PAGEREF _Toc113265405 \h </w:instrText>
      </w:r>
      <w:r>
        <w:fldChar w:fldCharType="separate"/>
      </w:r>
      <w:r>
        <w:t>35</w:t>
      </w:r>
      <w:r>
        <w:fldChar w:fldCharType="end"/>
      </w:r>
    </w:p>
    <w:p w14:paraId="451BAE64" w14:textId="634F9D69" w:rsidR="00A516BE" w:rsidRDefault="00A516BE">
      <w:pPr>
        <w:pStyle w:val="TOC3"/>
        <w:rPr>
          <w:rFonts w:asciiTheme="minorHAnsi" w:eastAsiaTheme="minorEastAsia" w:hAnsiTheme="minorHAnsi" w:cstheme="minorBidi"/>
          <w:kern w:val="2"/>
          <w:sz w:val="21"/>
          <w:szCs w:val="24"/>
          <w:lang w:val="en-US" w:eastAsia="zh-CN"/>
        </w:rPr>
      </w:pPr>
      <w:r w:rsidRPr="0046699A">
        <w:rPr>
          <w:lang w:val="en-US"/>
        </w:rPr>
        <w:t>5.9.3</w:t>
      </w:r>
      <w:r>
        <w:rPr>
          <w:rFonts w:asciiTheme="minorHAnsi" w:eastAsiaTheme="minorEastAsia" w:hAnsiTheme="minorHAnsi" w:cstheme="minorBidi"/>
          <w:kern w:val="2"/>
          <w:sz w:val="21"/>
          <w:szCs w:val="24"/>
          <w:lang w:val="en-US" w:eastAsia="zh-CN"/>
        </w:rPr>
        <w:tab/>
      </w:r>
      <w:r w:rsidRPr="0046699A">
        <w:rPr>
          <w:lang w:val="en-US"/>
        </w:rPr>
        <w:t>Service Flows</w:t>
      </w:r>
      <w:r>
        <w:tab/>
      </w:r>
      <w:r>
        <w:fldChar w:fldCharType="begin"/>
      </w:r>
      <w:r>
        <w:instrText xml:space="preserve"> PAGEREF _Toc113265406 \h </w:instrText>
      </w:r>
      <w:r>
        <w:fldChar w:fldCharType="separate"/>
      </w:r>
      <w:r>
        <w:t>35</w:t>
      </w:r>
      <w:r>
        <w:fldChar w:fldCharType="end"/>
      </w:r>
    </w:p>
    <w:p w14:paraId="51FE1A2E" w14:textId="57934D3B" w:rsidR="00A516BE" w:rsidRDefault="00A516BE">
      <w:pPr>
        <w:pStyle w:val="TOC3"/>
        <w:rPr>
          <w:rFonts w:asciiTheme="minorHAnsi" w:eastAsiaTheme="minorEastAsia" w:hAnsiTheme="minorHAnsi" w:cstheme="minorBidi"/>
          <w:kern w:val="2"/>
          <w:sz w:val="21"/>
          <w:szCs w:val="24"/>
          <w:lang w:val="en-US" w:eastAsia="zh-CN"/>
        </w:rPr>
      </w:pPr>
      <w:r>
        <w:t>5.9.4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_Toc113265407 \h </w:instrText>
      </w:r>
      <w:r>
        <w:fldChar w:fldCharType="separate"/>
      </w:r>
      <w:r>
        <w:t>35</w:t>
      </w:r>
      <w:r>
        <w:fldChar w:fldCharType="end"/>
      </w:r>
    </w:p>
    <w:p w14:paraId="1C3F271D" w14:textId="6FD861B6" w:rsidR="00A516BE" w:rsidRDefault="00A516BE">
      <w:pPr>
        <w:pStyle w:val="TOC3"/>
        <w:rPr>
          <w:rFonts w:asciiTheme="minorHAnsi" w:eastAsiaTheme="minorEastAsia" w:hAnsiTheme="minorHAnsi" w:cstheme="minorBidi"/>
          <w:kern w:val="2"/>
          <w:sz w:val="21"/>
          <w:szCs w:val="24"/>
          <w:lang w:val="en-US" w:eastAsia="zh-CN"/>
        </w:rPr>
      </w:pPr>
      <w:r>
        <w:t>5.9.5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_Toc113265408 \h </w:instrText>
      </w:r>
      <w:r>
        <w:fldChar w:fldCharType="separate"/>
      </w:r>
      <w:r>
        <w:t>36</w:t>
      </w:r>
      <w:r>
        <w:fldChar w:fldCharType="end"/>
      </w:r>
    </w:p>
    <w:p w14:paraId="3DCC3331" w14:textId="6500F896" w:rsidR="00A516BE" w:rsidRDefault="00A516BE">
      <w:pPr>
        <w:pStyle w:val="TOC3"/>
        <w:rPr>
          <w:rFonts w:asciiTheme="minorHAnsi" w:eastAsiaTheme="minorEastAsia" w:hAnsiTheme="minorHAnsi" w:cstheme="minorBidi"/>
          <w:kern w:val="2"/>
          <w:sz w:val="21"/>
          <w:szCs w:val="24"/>
          <w:lang w:val="en-US" w:eastAsia="zh-CN"/>
        </w:rPr>
      </w:pPr>
      <w:r>
        <w:t>5.9.6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_Toc113265409 \h </w:instrText>
      </w:r>
      <w:r>
        <w:fldChar w:fldCharType="separate"/>
      </w:r>
      <w:r>
        <w:t>36</w:t>
      </w:r>
      <w:r>
        <w:fldChar w:fldCharType="end"/>
      </w:r>
    </w:p>
    <w:p w14:paraId="5DD4A65B" w14:textId="68EC5814" w:rsidR="00A516BE" w:rsidRDefault="00A516BE">
      <w:pPr>
        <w:pStyle w:val="TOC2"/>
        <w:rPr>
          <w:rFonts w:asciiTheme="minorHAnsi" w:eastAsiaTheme="minorEastAsia" w:hAnsiTheme="minorHAnsi" w:cstheme="minorBidi"/>
          <w:kern w:val="2"/>
          <w:sz w:val="21"/>
          <w:szCs w:val="24"/>
          <w:lang w:val="en-US" w:eastAsia="zh-CN"/>
        </w:rPr>
      </w:pPr>
      <w:r>
        <w:t>5.10</w:t>
      </w:r>
      <w:r>
        <w:rPr>
          <w:rFonts w:asciiTheme="minorHAnsi" w:eastAsiaTheme="minorEastAsia" w:hAnsiTheme="minorHAnsi" w:cstheme="minorBidi"/>
          <w:kern w:val="2"/>
          <w:sz w:val="21"/>
          <w:szCs w:val="24"/>
          <w:lang w:val="en-US" w:eastAsia="zh-CN"/>
        </w:rPr>
        <w:tab/>
      </w:r>
      <w:r>
        <w:t>Use case on  Metaverse for Critical HealthCare Services.</w:t>
      </w:r>
      <w:r>
        <w:tab/>
      </w:r>
      <w:r>
        <w:fldChar w:fldCharType="begin"/>
      </w:r>
      <w:r>
        <w:instrText xml:space="preserve"> PAGEREF _Toc113265410 \h </w:instrText>
      </w:r>
      <w:r>
        <w:fldChar w:fldCharType="separate"/>
      </w:r>
      <w:r>
        <w:t>36</w:t>
      </w:r>
      <w:r>
        <w:fldChar w:fldCharType="end"/>
      </w:r>
    </w:p>
    <w:p w14:paraId="41FEDCCE" w14:textId="294C9D40" w:rsidR="00A516BE" w:rsidRDefault="00A516BE">
      <w:pPr>
        <w:pStyle w:val="TOC3"/>
        <w:rPr>
          <w:rFonts w:asciiTheme="minorHAnsi" w:eastAsiaTheme="minorEastAsia" w:hAnsiTheme="minorHAnsi" w:cstheme="minorBidi"/>
          <w:kern w:val="2"/>
          <w:sz w:val="21"/>
          <w:szCs w:val="24"/>
          <w:lang w:val="en-US" w:eastAsia="zh-CN"/>
        </w:rPr>
      </w:pPr>
      <w:r>
        <w:t>5.10.1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_Toc113265411 \h </w:instrText>
      </w:r>
      <w:r>
        <w:fldChar w:fldCharType="separate"/>
      </w:r>
      <w:r>
        <w:t>36</w:t>
      </w:r>
      <w:r>
        <w:fldChar w:fldCharType="end"/>
      </w:r>
    </w:p>
    <w:p w14:paraId="6969AC51" w14:textId="77F23EE3" w:rsidR="00A516BE" w:rsidRDefault="00A516BE">
      <w:pPr>
        <w:pStyle w:val="TOC3"/>
        <w:rPr>
          <w:rFonts w:asciiTheme="minorHAnsi" w:eastAsiaTheme="minorEastAsia" w:hAnsiTheme="minorHAnsi" w:cstheme="minorBidi"/>
          <w:kern w:val="2"/>
          <w:sz w:val="21"/>
          <w:szCs w:val="24"/>
          <w:lang w:val="en-US" w:eastAsia="zh-CN"/>
        </w:rPr>
      </w:pPr>
      <w:r>
        <w:t>5.10.2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_Toc113265412 \h </w:instrText>
      </w:r>
      <w:r>
        <w:fldChar w:fldCharType="separate"/>
      </w:r>
      <w:r>
        <w:t>38</w:t>
      </w:r>
      <w:r>
        <w:fldChar w:fldCharType="end"/>
      </w:r>
    </w:p>
    <w:p w14:paraId="16048555" w14:textId="5BC64C89" w:rsidR="00A516BE" w:rsidRDefault="00A516BE">
      <w:pPr>
        <w:pStyle w:val="TOC3"/>
        <w:rPr>
          <w:rFonts w:asciiTheme="minorHAnsi" w:eastAsiaTheme="minorEastAsia" w:hAnsiTheme="minorHAnsi" w:cstheme="minorBidi"/>
          <w:kern w:val="2"/>
          <w:sz w:val="21"/>
          <w:szCs w:val="24"/>
          <w:lang w:val="en-US" w:eastAsia="zh-CN"/>
        </w:rPr>
      </w:pPr>
      <w:r>
        <w:t>5.10.3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_Toc113265413 \h </w:instrText>
      </w:r>
      <w:r>
        <w:fldChar w:fldCharType="separate"/>
      </w:r>
      <w:r>
        <w:t>38</w:t>
      </w:r>
      <w:r>
        <w:fldChar w:fldCharType="end"/>
      </w:r>
    </w:p>
    <w:p w14:paraId="467BC28E" w14:textId="4C33BEB6" w:rsidR="00A516BE" w:rsidRDefault="00A516BE">
      <w:pPr>
        <w:pStyle w:val="TOC3"/>
        <w:rPr>
          <w:rFonts w:asciiTheme="minorHAnsi" w:eastAsiaTheme="minorEastAsia" w:hAnsiTheme="minorHAnsi" w:cstheme="minorBidi"/>
          <w:kern w:val="2"/>
          <w:sz w:val="21"/>
          <w:szCs w:val="24"/>
          <w:lang w:val="en-US" w:eastAsia="zh-CN"/>
        </w:rPr>
      </w:pPr>
      <w:r>
        <w:t>5.10.4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_Toc113265414 \h </w:instrText>
      </w:r>
      <w:r>
        <w:fldChar w:fldCharType="separate"/>
      </w:r>
      <w:r>
        <w:t>39</w:t>
      </w:r>
      <w:r>
        <w:fldChar w:fldCharType="end"/>
      </w:r>
    </w:p>
    <w:p w14:paraId="14E38FAA" w14:textId="022F0DFB" w:rsidR="00A516BE" w:rsidRDefault="00A516BE">
      <w:pPr>
        <w:pStyle w:val="TOC3"/>
        <w:rPr>
          <w:rFonts w:asciiTheme="minorHAnsi" w:eastAsiaTheme="minorEastAsia" w:hAnsiTheme="minorHAnsi" w:cstheme="minorBidi"/>
          <w:kern w:val="2"/>
          <w:sz w:val="21"/>
          <w:szCs w:val="24"/>
          <w:lang w:val="en-US" w:eastAsia="zh-CN"/>
        </w:rPr>
      </w:pPr>
      <w:r>
        <w:t>5.10.5</w:t>
      </w:r>
      <w:r>
        <w:rPr>
          <w:rFonts w:asciiTheme="minorHAnsi" w:eastAsiaTheme="minorEastAsia" w:hAnsiTheme="minorHAnsi" w:cstheme="minorBidi"/>
          <w:kern w:val="2"/>
          <w:sz w:val="21"/>
          <w:szCs w:val="24"/>
          <w:lang w:val="en-US" w:eastAsia="zh-CN"/>
        </w:rPr>
        <w:tab/>
      </w:r>
      <w:r>
        <w:t>Existing feature partly or fully covering use case functionality</w:t>
      </w:r>
      <w:r>
        <w:tab/>
      </w:r>
      <w:r>
        <w:fldChar w:fldCharType="begin"/>
      </w:r>
      <w:r>
        <w:instrText xml:space="preserve"> PAGEREF _Toc113265415 \h </w:instrText>
      </w:r>
      <w:r>
        <w:fldChar w:fldCharType="separate"/>
      </w:r>
      <w:r>
        <w:t>39</w:t>
      </w:r>
      <w:r>
        <w:fldChar w:fldCharType="end"/>
      </w:r>
    </w:p>
    <w:p w14:paraId="790B2A92" w14:textId="27BA06B6" w:rsidR="00A516BE" w:rsidRDefault="00A516BE">
      <w:pPr>
        <w:pStyle w:val="TOC3"/>
        <w:rPr>
          <w:rFonts w:asciiTheme="minorHAnsi" w:eastAsiaTheme="minorEastAsia" w:hAnsiTheme="minorHAnsi" w:cstheme="minorBidi"/>
          <w:kern w:val="2"/>
          <w:sz w:val="21"/>
          <w:szCs w:val="24"/>
          <w:lang w:val="en-US" w:eastAsia="zh-CN"/>
        </w:rPr>
      </w:pPr>
      <w:r>
        <w:t>5.10.6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_Toc113265416 \h </w:instrText>
      </w:r>
      <w:r>
        <w:fldChar w:fldCharType="separate"/>
      </w:r>
      <w:r>
        <w:t>39</w:t>
      </w:r>
      <w:r>
        <w:fldChar w:fldCharType="end"/>
      </w:r>
    </w:p>
    <w:p w14:paraId="3C6D1D9F" w14:textId="2F81A21F" w:rsidR="00A516BE" w:rsidRDefault="00A516BE">
      <w:pPr>
        <w:pStyle w:val="TOC2"/>
        <w:rPr>
          <w:rFonts w:asciiTheme="minorHAnsi" w:eastAsiaTheme="minorEastAsia" w:hAnsiTheme="minorHAnsi" w:cstheme="minorBidi"/>
          <w:kern w:val="2"/>
          <w:sz w:val="21"/>
          <w:szCs w:val="24"/>
          <w:lang w:val="en-US" w:eastAsia="zh-CN"/>
        </w:rPr>
      </w:pPr>
      <w:r>
        <w:t>5.A</w:t>
      </w:r>
      <w:r>
        <w:rPr>
          <w:rFonts w:asciiTheme="minorHAnsi" w:eastAsiaTheme="minorEastAsia" w:hAnsiTheme="minorHAnsi" w:cstheme="minorBidi"/>
          <w:kern w:val="2"/>
          <w:sz w:val="21"/>
          <w:szCs w:val="24"/>
          <w:lang w:val="en-US" w:eastAsia="zh-CN"/>
        </w:rPr>
        <w:tab/>
      </w:r>
      <w:r>
        <w:t>Use case of A</w:t>
      </w:r>
      <w:r>
        <w:tab/>
      </w:r>
      <w:r>
        <w:fldChar w:fldCharType="begin"/>
      </w:r>
      <w:r>
        <w:instrText xml:space="preserve"> PAGEREF _Toc113265417 \h </w:instrText>
      </w:r>
      <w:r>
        <w:fldChar w:fldCharType="separate"/>
      </w:r>
      <w:r>
        <w:t>40</w:t>
      </w:r>
      <w:r>
        <w:fldChar w:fldCharType="end"/>
      </w:r>
    </w:p>
    <w:p w14:paraId="41163CE5" w14:textId="62CAF578" w:rsidR="00A516BE" w:rsidRDefault="00A516BE">
      <w:pPr>
        <w:pStyle w:val="TOC3"/>
        <w:rPr>
          <w:rFonts w:asciiTheme="minorHAnsi" w:eastAsiaTheme="minorEastAsia" w:hAnsiTheme="minorHAnsi" w:cstheme="minorBidi"/>
          <w:kern w:val="2"/>
          <w:sz w:val="21"/>
          <w:szCs w:val="24"/>
          <w:lang w:val="en-US" w:eastAsia="zh-CN"/>
        </w:rPr>
      </w:pPr>
      <w:r>
        <w:t>5.A.1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_Toc113265418 \h </w:instrText>
      </w:r>
      <w:r>
        <w:fldChar w:fldCharType="separate"/>
      </w:r>
      <w:r>
        <w:t>40</w:t>
      </w:r>
      <w:r>
        <w:fldChar w:fldCharType="end"/>
      </w:r>
    </w:p>
    <w:p w14:paraId="0D2AF8C2" w14:textId="234C95F0" w:rsidR="00A516BE" w:rsidRDefault="00A516BE">
      <w:pPr>
        <w:pStyle w:val="TOC3"/>
        <w:rPr>
          <w:rFonts w:asciiTheme="minorHAnsi" w:eastAsiaTheme="minorEastAsia" w:hAnsiTheme="minorHAnsi" w:cstheme="minorBidi"/>
          <w:kern w:val="2"/>
          <w:sz w:val="21"/>
          <w:szCs w:val="24"/>
          <w:lang w:val="en-US" w:eastAsia="zh-CN"/>
        </w:rPr>
      </w:pPr>
      <w:r>
        <w:t>5.A.2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_Toc113265419 \h </w:instrText>
      </w:r>
      <w:r>
        <w:fldChar w:fldCharType="separate"/>
      </w:r>
      <w:r>
        <w:t>40</w:t>
      </w:r>
      <w:r>
        <w:fldChar w:fldCharType="end"/>
      </w:r>
    </w:p>
    <w:p w14:paraId="4495DC9B" w14:textId="2F5456C2" w:rsidR="00A516BE" w:rsidRDefault="00A516BE">
      <w:pPr>
        <w:pStyle w:val="TOC3"/>
        <w:rPr>
          <w:rFonts w:asciiTheme="minorHAnsi" w:eastAsiaTheme="minorEastAsia" w:hAnsiTheme="minorHAnsi" w:cstheme="minorBidi"/>
          <w:kern w:val="2"/>
          <w:sz w:val="21"/>
          <w:szCs w:val="24"/>
          <w:lang w:val="en-US" w:eastAsia="zh-CN"/>
        </w:rPr>
      </w:pPr>
      <w:r>
        <w:t>5.A.3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_Toc113265420 \h </w:instrText>
      </w:r>
      <w:r>
        <w:fldChar w:fldCharType="separate"/>
      </w:r>
      <w:r>
        <w:t>40</w:t>
      </w:r>
      <w:r>
        <w:fldChar w:fldCharType="end"/>
      </w:r>
    </w:p>
    <w:p w14:paraId="443CEDA4" w14:textId="659C5375" w:rsidR="00A516BE" w:rsidRDefault="00A516BE">
      <w:pPr>
        <w:pStyle w:val="TOC3"/>
        <w:rPr>
          <w:rFonts w:asciiTheme="minorHAnsi" w:eastAsiaTheme="minorEastAsia" w:hAnsiTheme="minorHAnsi" w:cstheme="minorBidi"/>
          <w:kern w:val="2"/>
          <w:sz w:val="21"/>
          <w:szCs w:val="24"/>
          <w:lang w:val="en-US" w:eastAsia="zh-CN"/>
        </w:rPr>
      </w:pPr>
      <w:r>
        <w:t>5.A.4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_Toc113265421 \h </w:instrText>
      </w:r>
      <w:r>
        <w:fldChar w:fldCharType="separate"/>
      </w:r>
      <w:r>
        <w:t>40</w:t>
      </w:r>
      <w:r>
        <w:fldChar w:fldCharType="end"/>
      </w:r>
    </w:p>
    <w:p w14:paraId="7075836B" w14:textId="5DD9FDD8" w:rsidR="00A516BE" w:rsidRDefault="00A516BE">
      <w:pPr>
        <w:pStyle w:val="TOC3"/>
        <w:rPr>
          <w:rFonts w:asciiTheme="minorHAnsi" w:eastAsiaTheme="minorEastAsia" w:hAnsiTheme="minorHAnsi" w:cstheme="minorBidi"/>
          <w:kern w:val="2"/>
          <w:sz w:val="21"/>
          <w:szCs w:val="24"/>
          <w:lang w:val="en-US" w:eastAsia="zh-CN"/>
        </w:rPr>
      </w:pPr>
      <w:r>
        <w:t>5.A.5</w:t>
      </w:r>
      <w:r>
        <w:rPr>
          <w:rFonts w:asciiTheme="minorHAnsi" w:eastAsiaTheme="minorEastAsia" w:hAnsiTheme="minorHAnsi" w:cstheme="minorBidi"/>
          <w:kern w:val="2"/>
          <w:sz w:val="21"/>
          <w:szCs w:val="24"/>
          <w:lang w:val="en-US" w:eastAsia="zh-CN"/>
        </w:rPr>
        <w:tab/>
      </w:r>
      <w:r>
        <w:t>Existing feature partly or fully covering use case functionality</w:t>
      </w:r>
      <w:r>
        <w:tab/>
      </w:r>
      <w:r>
        <w:fldChar w:fldCharType="begin"/>
      </w:r>
      <w:r>
        <w:instrText xml:space="preserve"> PAGEREF _Toc113265422 \h </w:instrText>
      </w:r>
      <w:r>
        <w:fldChar w:fldCharType="separate"/>
      </w:r>
      <w:r>
        <w:t>40</w:t>
      </w:r>
      <w:r>
        <w:fldChar w:fldCharType="end"/>
      </w:r>
    </w:p>
    <w:p w14:paraId="673F8DB7" w14:textId="7729183E" w:rsidR="00A516BE" w:rsidRDefault="00A516BE">
      <w:pPr>
        <w:pStyle w:val="TOC3"/>
        <w:rPr>
          <w:rFonts w:asciiTheme="minorHAnsi" w:eastAsiaTheme="minorEastAsia" w:hAnsiTheme="minorHAnsi" w:cstheme="minorBidi"/>
          <w:kern w:val="2"/>
          <w:sz w:val="21"/>
          <w:szCs w:val="24"/>
          <w:lang w:val="en-US" w:eastAsia="zh-CN"/>
        </w:rPr>
      </w:pPr>
      <w:r>
        <w:t>5.A.6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_Toc113265423 \h </w:instrText>
      </w:r>
      <w:r>
        <w:fldChar w:fldCharType="separate"/>
      </w:r>
      <w:r>
        <w:t>40</w:t>
      </w:r>
      <w:r>
        <w:fldChar w:fldCharType="end"/>
      </w:r>
    </w:p>
    <w:p w14:paraId="0C2C8A6A" w14:textId="22E3FC75" w:rsidR="00A516BE" w:rsidRDefault="00A516BE">
      <w:pPr>
        <w:pStyle w:val="TOC1"/>
        <w:rPr>
          <w:rFonts w:asciiTheme="minorHAnsi" w:eastAsiaTheme="minorEastAsia" w:hAnsiTheme="minorHAnsi" w:cstheme="minorBidi"/>
          <w:kern w:val="2"/>
          <w:sz w:val="21"/>
          <w:szCs w:val="24"/>
          <w:lang w:val="en-US" w:eastAsia="zh-CN"/>
        </w:rPr>
      </w:pPr>
      <w:r>
        <w:t>6</w:t>
      </w:r>
      <w:r>
        <w:rPr>
          <w:rFonts w:asciiTheme="minorHAnsi" w:eastAsiaTheme="minorEastAsia" w:hAnsiTheme="minorHAnsi" w:cstheme="minorBidi"/>
          <w:kern w:val="2"/>
          <w:sz w:val="21"/>
          <w:szCs w:val="24"/>
          <w:lang w:val="en-US" w:eastAsia="zh-CN"/>
        </w:rPr>
        <w:tab/>
      </w:r>
      <w:r>
        <w:t>Relation to other standards activities</w:t>
      </w:r>
      <w:r>
        <w:tab/>
      </w:r>
      <w:r>
        <w:fldChar w:fldCharType="begin"/>
      </w:r>
      <w:r>
        <w:instrText xml:space="preserve"> PAGEREF _Toc113265424 \h </w:instrText>
      </w:r>
      <w:r>
        <w:fldChar w:fldCharType="separate"/>
      </w:r>
      <w:r>
        <w:t>40</w:t>
      </w:r>
      <w:r>
        <w:fldChar w:fldCharType="end"/>
      </w:r>
    </w:p>
    <w:p w14:paraId="23C6AB53" w14:textId="1585FAB7" w:rsidR="00A516BE" w:rsidRDefault="00A516BE">
      <w:pPr>
        <w:pStyle w:val="TOC1"/>
        <w:rPr>
          <w:rFonts w:asciiTheme="minorHAnsi" w:eastAsiaTheme="minorEastAsia" w:hAnsiTheme="minorHAnsi" w:cstheme="minorBidi"/>
          <w:kern w:val="2"/>
          <w:sz w:val="21"/>
          <w:szCs w:val="24"/>
          <w:lang w:val="en-US" w:eastAsia="zh-CN"/>
        </w:rPr>
      </w:pPr>
      <w:r>
        <w:t>7</w:t>
      </w:r>
      <w:r>
        <w:rPr>
          <w:rFonts w:asciiTheme="minorHAnsi" w:eastAsiaTheme="minorEastAsia" w:hAnsiTheme="minorHAnsi" w:cstheme="minorBidi"/>
          <w:kern w:val="2"/>
          <w:sz w:val="21"/>
          <w:szCs w:val="24"/>
          <w:lang w:val="en-US" w:eastAsia="zh-CN"/>
        </w:rPr>
        <w:tab/>
      </w:r>
      <w:r>
        <w:t>Considerations</w:t>
      </w:r>
      <w:r>
        <w:tab/>
      </w:r>
      <w:r>
        <w:fldChar w:fldCharType="begin"/>
      </w:r>
      <w:r>
        <w:instrText xml:space="preserve"> PAGEREF _Toc113265425 \h </w:instrText>
      </w:r>
      <w:r>
        <w:fldChar w:fldCharType="separate"/>
      </w:r>
      <w:r>
        <w:t>40</w:t>
      </w:r>
      <w:r>
        <w:fldChar w:fldCharType="end"/>
      </w:r>
    </w:p>
    <w:p w14:paraId="17A74614" w14:textId="42379808" w:rsidR="00A516BE" w:rsidRDefault="00A516BE">
      <w:pPr>
        <w:pStyle w:val="TOC1"/>
        <w:rPr>
          <w:rFonts w:asciiTheme="minorHAnsi" w:eastAsiaTheme="minorEastAsia" w:hAnsiTheme="minorHAnsi" w:cstheme="minorBidi"/>
          <w:kern w:val="2"/>
          <w:sz w:val="21"/>
          <w:szCs w:val="24"/>
          <w:lang w:val="en-US" w:eastAsia="zh-CN"/>
        </w:rPr>
      </w:pPr>
      <w:r>
        <w:t>8</w:t>
      </w:r>
      <w:r>
        <w:rPr>
          <w:rFonts w:asciiTheme="minorHAnsi" w:eastAsiaTheme="minorEastAsia" w:hAnsiTheme="minorHAnsi" w:cstheme="minorBidi"/>
          <w:kern w:val="2"/>
          <w:sz w:val="21"/>
          <w:szCs w:val="24"/>
          <w:lang w:val="en-US" w:eastAsia="zh-CN"/>
        </w:rPr>
        <w:tab/>
      </w:r>
      <w:r>
        <w:t>Consolidated potential requirements and KPIs</w:t>
      </w:r>
      <w:r>
        <w:tab/>
      </w:r>
      <w:r>
        <w:fldChar w:fldCharType="begin"/>
      </w:r>
      <w:r>
        <w:instrText xml:space="preserve"> PAGEREF _Toc113265426 \h </w:instrText>
      </w:r>
      <w:r>
        <w:fldChar w:fldCharType="separate"/>
      </w:r>
      <w:r>
        <w:t>40</w:t>
      </w:r>
      <w:r>
        <w:fldChar w:fldCharType="end"/>
      </w:r>
    </w:p>
    <w:p w14:paraId="07382637" w14:textId="4E5508B2" w:rsidR="00A516BE" w:rsidRDefault="00A516BE">
      <w:pPr>
        <w:pStyle w:val="TOC2"/>
        <w:rPr>
          <w:rFonts w:asciiTheme="minorHAnsi" w:eastAsiaTheme="minorEastAsia" w:hAnsiTheme="minorHAnsi" w:cstheme="minorBidi"/>
          <w:kern w:val="2"/>
          <w:sz w:val="21"/>
          <w:szCs w:val="24"/>
          <w:lang w:val="en-US" w:eastAsia="zh-CN"/>
        </w:rPr>
      </w:pPr>
      <w:r>
        <w:t>8.1</w:t>
      </w:r>
      <w:r>
        <w:rPr>
          <w:rFonts w:asciiTheme="minorHAnsi" w:eastAsiaTheme="minorEastAsia" w:hAnsiTheme="minorHAnsi" w:cstheme="minorBidi"/>
          <w:kern w:val="2"/>
          <w:sz w:val="21"/>
          <w:szCs w:val="24"/>
          <w:lang w:val="en-US" w:eastAsia="zh-CN"/>
        </w:rPr>
        <w:tab/>
      </w:r>
      <w:r>
        <w:t>Consolidated potential requirements</w:t>
      </w:r>
      <w:r>
        <w:tab/>
      </w:r>
      <w:r>
        <w:fldChar w:fldCharType="begin"/>
      </w:r>
      <w:r>
        <w:instrText xml:space="preserve"> PAGEREF _Toc113265427 \h </w:instrText>
      </w:r>
      <w:r>
        <w:fldChar w:fldCharType="separate"/>
      </w:r>
      <w:r>
        <w:t>40</w:t>
      </w:r>
      <w:r>
        <w:fldChar w:fldCharType="end"/>
      </w:r>
    </w:p>
    <w:p w14:paraId="101EC142" w14:textId="161EB269" w:rsidR="00A516BE" w:rsidRDefault="00A516BE">
      <w:pPr>
        <w:pStyle w:val="TOC2"/>
        <w:rPr>
          <w:rFonts w:asciiTheme="minorHAnsi" w:eastAsiaTheme="minorEastAsia" w:hAnsiTheme="minorHAnsi" w:cstheme="minorBidi"/>
          <w:kern w:val="2"/>
          <w:sz w:val="21"/>
          <w:szCs w:val="24"/>
          <w:lang w:val="en-US" w:eastAsia="zh-CN"/>
        </w:rPr>
      </w:pPr>
      <w:r>
        <w:t>8.2</w:t>
      </w:r>
      <w:r>
        <w:rPr>
          <w:rFonts w:asciiTheme="minorHAnsi" w:eastAsiaTheme="minorEastAsia" w:hAnsiTheme="minorHAnsi" w:cstheme="minorBidi"/>
          <w:kern w:val="2"/>
          <w:sz w:val="21"/>
          <w:szCs w:val="24"/>
          <w:lang w:val="en-US" w:eastAsia="zh-CN"/>
        </w:rPr>
        <w:tab/>
      </w:r>
      <w:r>
        <w:t>Consolidated potential KPIs</w:t>
      </w:r>
      <w:r>
        <w:tab/>
      </w:r>
      <w:r>
        <w:fldChar w:fldCharType="begin"/>
      </w:r>
      <w:r>
        <w:instrText xml:space="preserve"> PAGEREF _Toc113265428 \h </w:instrText>
      </w:r>
      <w:r>
        <w:fldChar w:fldCharType="separate"/>
      </w:r>
      <w:r>
        <w:t>40</w:t>
      </w:r>
      <w:r>
        <w:fldChar w:fldCharType="end"/>
      </w:r>
    </w:p>
    <w:p w14:paraId="06E8BA13" w14:textId="060972ED" w:rsidR="00A516BE" w:rsidRDefault="00A516BE">
      <w:pPr>
        <w:pStyle w:val="TOC1"/>
        <w:rPr>
          <w:rFonts w:asciiTheme="minorHAnsi" w:eastAsiaTheme="minorEastAsia" w:hAnsiTheme="minorHAnsi" w:cstheme="minorBidi"/>
          <w:kern w:val="2"/>
          <w:sz w:val="21"/>
          <w:szCs w:val="24"/>
          <w:lang w:val="en-US" w:eastAsia="zh-CN"/>
        </w:rPr>
      </w:pPr>
      <w:r>
        <w:t>9</w:t>
      </w:r>
      <w:r>
        <w:rPr>
          <w:rFonts w:asciiTheme="minorHAnsi" w:eastAsiaTheme="minorEastAsia" w:hAnsiTheme="minorHAnsi" w:cstheme="minorBidi"/>
          <w:kern w:val="2"/>
          <w:sz w:val="21"/>
          <w:szCs w:val="24"/>
          <w:lang w:val="en-US" w:eastAsia="zh-CN"/>
        </w:rPr>
        <w:tab/>
      </w:r>
      <w:r>
        <w:t>Conclusion and recommendations</w:t>
      </w:r>
      <w:r>
        <w:tab/>
      </w:r>
      <w:r>
        <w:fldChar w:fldCharType="begin"/>
      </w:r>
      <w:r>
        <w:instrText xml:space="preserve"> PAGEREF _Toc113265429 \h </w:instrText>
      </w:r>
      <w:r>
        <w:fldChar w:fldCharType="separate"/>
      </w:r>
      <w:r>
        <w:t>40</w:t>
      </w:r>
      <w:r>
        <w:fldChar w:fldCharType="end"/>
      </w:r>
    </w:p>
    <w:p w14:paraId="29372E1D" w14:textId="40160542" w:rsidR="00A516BE" w:rsidRDefault="00A516BE">
      <w:pPr>
        <w:pStyle w:val="TOC1"/>
        <w:rPr>
          <w:rFonts w:asciiTheme="minorHAnsi" w:eastAsiaTheme="minorEastAsia" w:hAnsiTheme="minorHAnsi" w:cstheme="minorBidi"/>
          <w:kern w:val="2"/>
          <w:sz w:val="21"/>
          <w:szCs w:val="24"/>
          <w:lang w:val="en-US" w:eastAsia="zh-CN"/>
        </w:rPr>
      </w:pPr>
      <w:r>
        <w:t>Annex A (informative): Avatar Service Considerations</w:t>
      </w:r>
      <w:r>
        <w:tab/>
      </w:r>
      <w:r>
        <w:fldChar w:fldCharType="begin"/>
      </w:r>
      <w:r>
        <w:instrText xml:space="preserve"> PAGEREF _Toc113265430 \h </w:instrText>
      </w:r>
      <w:r>
        <w:fldChar w:fldCharType="separate"/>
      </w:r>
      <w:r>
        <w:t>41</w:t>
      </w:r>
      <w:r>
        <w:fldChar w:fldCharType="end"/>
      </w:r>
    </w:p>
    <w:p w14:paraId="44F0E5C0" w14:textId="57840FC4" w:rsidR="00A516BE" w:rsidRDefault="00A516BE">
      <w:pPr>
        <w:pStyle w:val="TOC8"/>
        <w:rPr>
          <w:rFonts w:asciiTheme="minorHAnsi" w:eastAsiaTheme="minorEastAsia" w:hAnsiTheme="minorHAnsi" w:cstheme="minorBidi"/>
          <w:b w:val="0"/>
          <w:kern w:val="2"/>
          <w:sz w:val="21"/>
          <w:szCs w:val="24"/>
          <w:lang w:val="en-US" w:eastAsia="zh-CN"/>
        </w:rPr>
      </w:pPr>
      <w:r>
        <w:t>Annex &lt;Y&gt; (informative): Bibliography</w:t>
      </w:r>
      <w:r>
        <w:tab/>
      </w:r>
      <w:r>
        <w:fldChar w:fldCharType="begin"/>
      </w:r>
      <w:r>
        <w:instrText xml:space="preserve"> PAGEREF _Toc113265431 \h </w:instrText>
      </w:r>
      <w:r>
        <w:fldChar w:fldCharType="separate"/>
      </w:r>
      <w:r>
        <w:t>44</w:t>
      </w:r>
      <w:r>
        <w:fldChar w:fldCharType="end"/>
      </w:r>
    </w:p>
    <w:p w14:paraId="68AAE112" w14:textId="7BE7CE73" w:rsidR="00A516BE" w:rsidRDefault="00A516BE">
      <w:pPr>
        <w:pStyle w:val="TOC8"/>
        <w:rPr>
          <w:rFonts w:asciiTheme="minorHAnsi" w:eastAsiaTheme="minorEastAsia" w:hAnsiTheme="minorHAnsi" w:cstheme="minorBidi"/>
          <w:b w:val="0"/>
          <w:kern w:val="2"/>
          <w:sz w:val="21"/>
          <w:szCs w:val="24"/>
          <w:lang w:val="en-US" w:eastAsia="zh-CN"/>
        </w:rPr>
      </w:pPr>
      <w:r>
        <w:t>Annex &lt;Z&gt; (informative): Change history</w:t>
      </w:r>
      <w:r>
        <w:tab/>
      </w:r>
      <w:r>
        <w:fldChar w:fldCharType="begin"/>
      </w:r>
      <w:r>
        <w:instrText xml:space="preserve"> PAGEREF _Toc113265432 \h </w:instrText>
      </w:r>
      <w:r>
        <w:fldChar w:fldCharType="separate"/>
      </w:r>
      <w:r>
        <w:t>45</w:t>
      </w:r>
      <w:r>
        <w:fldChar w:fldCharType="end"/>
      </w:r>
    </w:p>
    <w:p w14:paraId="747690AD" w14:textId="0F35FF51" w:rsidR="0074026F" w:rsidRPr="007B600E" w:rsidRDefault="004D3578" w:rsidP="00614BFC">
      <w:r w:rsidRPr="004D3578">
        <w:rPr>
          <w:noProof/>
          <w:sz w:val="22"/>
        </w:rPr>
        <w:fldChar w:fldCharType="end"/>
      </w:r>
    </w:p>
    <w:p w14:paraId="03993004" w14:textId="77777777" w:rsidR="00080512" w:rsidRDefault="00080512">
      <w:pPr>
        <w:pStyle w:val="1"/>
      </w:pPr>
      <w:bookmarkStart w:id="15" w:name="foreword"/>
      <w:bookmarkStart w:id="16" w:name="_Toc113265345"/>
      <w:bookmarkEnd w:id="15"/>
      <w:r w:rsidRPr="004D3578">
        <w:t>Foreword</w:t>
      </w:r>
      <w:bookmarkEnd w:id="16"/>
    </w:p>
    <w:p w14:paraId="2511FBFA" w14:textId="23FF0C20" w:rsidR="00080512" w:rsidRPr="004D3578" w:rsidRDefault="00080512">
      <w:r w:rsidRPr="004D3578">
        <w:t xml:space="preserve">This Technical </w:t>
      </w:r>
      <w:bookmarkStart w:id="17" w:name="spectype3"/>
      <w:r w:rsidR="00602AEA" w:rsidRPr="00F735B7">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lastRenderedPageBreak/>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8" w:name="introduction"/>
      <w:bookmarkStart w:id="19" w:name="_Toc113265346"/>
      <w:bookmarkEnd w:id="18"/>
      <w:r w:rsidRPr="004D3578">
        <w:t>Introduction</w:t>
      </w:r>
      <w:bookmarkEnd w:id="19"/>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1"/>
      </w:pPr>
      <w:r w:rsidRPr="004D3578">
        <w:br w:type="page"/>
      </w:r>
      <w:bookmarkStart w:id="20" w:name="scope"/>
      <w:bookmarkStart w:id="21" w:name="_Toc113265347"/>
      <w:bookmarkEnd w:id="20"/>
      <w:r w:rsidRPr="004D3578">
        <w:lastRenderedPageBreak/>
        <w:t>1</w:t>
      </w:r>
      <w:r w:rsidRPr="004D3578">
        <w:tab/>
        <w:t>Scope</w:t>
      </w:r>
      <w:bookmarkEnd w:id="21"/>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performance (KPI) aspects;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77777777" w:rsidR="001F5FDF" w:rsidRPr="009F218E" w:rsidRDefault="001F5FDF" w:rsidP="001F5FDF">
      <w:pPr>
        <w:pStyle w:val="B2"/>
      </w:pPr>
      <w:r w:rsidRPr="009F218E">
        <w:t>-</w:t>
      </w:r>
      <w:r w:rsidRPr="009F218E">
        <w:tab/>
        <w:t xml:space="preserve">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27E87D03" w:rsidR="00080512" w:rsidRPr="004D3578" w:rsidRDefault="001F5FDF" w:rsidP="001F5FDF">
      <w:r w:rsidRPr="00F90982">
        <w:t xml:space="preserve">A difference between this study and </w:t>
      </w:r>
      <w:r w:rsidR="00DF605C">
        <w:t>TR 22.847 "S</w:t>
      </w:r>
      <w:r w:rsidRPr="00F90982">
        <w:t xml:space="preserve">tudy </w:t>
      </w:r>
      <w:r>
        <w:t xml:space="preserve">on </w:t>
      </w:r>
      <w:r w:rsidRPr="00DF605C">
        <w:t>Study on supporting tactile and multi-modality communication services</w:t>
      </w:r>
      <w:r w:rsidR="00DF605C">
        <w:t>"</w:t>
      </w:r>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1"/>
      </w:pPr>
      <w:bookmarkStart w:id="22" w:name="references"/>
      <w:bookmarkStart w:id="23" w:name="_Toc113265348"/>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Default="00555AA9" w:rsidP="00555AA9">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4F8FCF95" w14:textId="3441D254" w:rsidR="00555AA9" w:rsidRDefault="00555AA9" w:rsidP="00555AA9">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5B1B7413" w14:textId="55BC578C" w:rsidR="00555AA9" w:rsidRDefault="00555AA9" w:rsidP="00555AA9">
      <w:pPr>
        <w:keepLines/>
        <w:ind w:left="1702" w:hanging="1418"/>
        <w:rPr>
          <w:rFonts w:eastAsia="DengXian"/>
        </w:rPr>
      </w:pPr>
      <w:r>
        <w:rPr>
          <w:rFonts w:eastAsia="DengXian"/>
        </w:rPr>
        <w:lastRenderedPageBreak/>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4740DACA" w14:textId="5C6499F2" w:rsidR="00555AA9" w:rsidRDefault="00555AA9" w:rsidP="00555AA9">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E1641B7" w14:textId="45EF2FF8" w:rsidR="00555AA9" w:rsidRPr="00E46FD5" w:rsidRDefault="00555AA9" w:rsidP="00555AA9">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6E3C426" w14:textId="1D705713" w:rsidR="00555AA9" w:rsidRPr="00E46FD5" w:rsidRDefault="00555AA9" w:rsidP="00555AA9">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AE8C842" w14:textId="4BE2DE35" w:rsidR="00555AA9" w:rsidRDefault="00555AA9" w:rsidP="00555AA9">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4F577FBD" w14:textId="28CABD79" w:rsidR="00555AA9" w:rsidRDefault="00555AA9" w:rsidP="00555AA9">
      <w:pPr>
        <w:pStyle w:val="EX"/>
      </w:pPr>
      <w:r>
        <w:t>[9]</w:t>
      </w:r>
      <w:r>
        <w:tab/>
        <w:t>M. Eid, J. Cha, and A. El Saddik, "Admux: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"QoE assessment in haptic media, sound, and video transmission: Effect of playout buffering control", Comput.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A. Hamam and A. El Saddik,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260ADB4C" w:rsidR="00525B73" w:rsidRPr="00525B73" w:rsidRDefault="00525B73" w:rsidP="00525B73">
      <w:pPr>
        <w:pStyle w:val="EX"/>
      </w:pPr>
      <w:r w:rsidRPr="00525B73">
        <w:t>[</w:t>
      </w:r>
      <w:r>
        <w:t>15</w:t>
      </w:r>
      <w:r w:rsidRPr="00525B73">
        <w:t>]</w:t>
      </w:r>
      <w:r w:rsidRPr="00525B73">
        <w:tab/>
        <w:t xml:space="preserve">Lee, Donghwan et. al., </w:t>
      </w:r>
      <w:r w:rsidRPr="00525B73">
        <w:rPr>
          <w:rFonts w:hint="eastAsia"/>
        </w:rPr>
        <w:t>“</w:t>
      </w:r>
      <w:r w:rsidRPr="00525B73">
        <w:rPr>
          <w:rFonts w:hint="eastAsia"/>
        </w:rPr>
        <w:t>Large-scale Localization Datasets in Crowded Indoor Spaces,</w:t>
      </w:r>
      <w:r w:rsidRPr="00525B73">
        <w:rPr>
          <w:rFonts w:hint="eastAsia"/>
        </w:rPr>
        <w:t>”</w:t>
      </w:r>
      <w:r w:rsidRPr="00525B73">
        <w:rPr>
          <w:rFonts w:hint="eastAsia"/>
        </w:rPr>
        <w:t xml:space="preserve"> NAVER LABS, NAVER LABS Europe, CVPR</w:t>
      </w:r>
      <w:r w:rsidRPr="00525B73">
        <w:t xml:space="preserve"> </w:t>
      </w:r>
      <w:r w:rsidRPr="00525B73">
        <w:rPr>
          <w:rFonts w:hint="eastAsia"/>
        </w:rPr>
        <w:t>2021</w:t>
      </w:r>
      <w:r w:rsidRPr="00525B73">
        <w:t>.</w:t>
      </w:r>
    </w:p>
    <w:p w14:paraId="4D7599E1" w14:textId="4988DEFA" w:rsidR="00525B73" w:rsidRPr="00525B73" w:rsidRDefault="00525B73" w:rsidP="00525B73">
      <w:pPr>
        <w:pStyle w:val="EX"/>
      </w:pPr>
      <w:r w:rsidRPr="00525B73">
        <w:t>[</w:t>
      </w:r>
      <w:r>
        <w:t>16</w:t>
      </w:r>
      <w:r w:rsidRPr="00525B73">
        <w:t>]</w:t>
      </w:r>
      <w:r w:rsidRPr="00525B73">
        <w:tab/>
        <w:t>3GPP TR 22.837, " Study on Integrated Sensing and Communication."</w:t>
      </w:r>
    </w:p>
    <w:p w14:paraId="339D2DEC" w14:textId="66482E00" w:rsidR="00525B73" w:rsidRPr="00525B73" w:rsidRDefault="00525B73" w:rsidP="00525B73">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4513A45D" w14:textId="005A3515" w:rsidR="00525B73" w:rsidRPr="00525B73" w:rsidRDefault="00525B73" w:rsidP="00525B73">
      <w:pPr>
        <w:pStyle w:val="EX"/>
      </w:pPr>
      <w:r w:rsidRPr="00525B73">
        <w:t>[</w:t>
      </w:r>
      <w:r>
        <w:t>18</w:t>
      </w:r>
      <w:r w:rsidRPr="00525B73">
        <w:t>]</w:t>
      </w:r>
      <w:r>
        <w:tab/>
        <w:t>3GPP TR 26.928, "</w:t>
      </w:r>
      <w:r w:rsidRPr="00525B73">
        <w:t>Extended Reality (XR) in 5G</w:t>
      </w:r>
      <w:r>
        <w:t>."</w:t>
      </w:r>
    </w:p>
    <w:p w14:paraId="1D95505D" w14:textId="4D005226" w:rsidR="00525B73" w:rsidRPr="00525B73" w:rsidRDefault="00525B73" w:rsidP="00525B73">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0438CBB1" w14:textId="1BEE30C8" w:rsidR="00525B73" w:rsidRPr="00525B73" w:rsidRDefault="00525B73" w:rsidP="00525B73">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11EAF8DB" w14:textId="112857BE" w:rsidR="00525B73" w:rsidRPr="00525B73" w:rsidRDefault="00525B73" w:rsidP="00525B73">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Default="00525B73" w:rsidP="00525B73">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46D4BF26" w14:textId="21C99A8E" w:rsidR="00525B73" w:rsidRDefault="00525B73" w:rsidP="00525B73">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4E3B0377" w14:textId="6FD06AF2" w:rsidR="0094413F" w:rsidRPr="0094413F" w:rsidRDefault="0094413F" w:rsidP="00525B73">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7852D33B" w14:textId="1D10A213" w:rsidR="00DF605C" w:rsidRPr="00DF605C" w:rsidRDefault="00DF605C" w:rsidP="00DF605C">
      <w:pPr>
        <w:pStyle w:val="EX"/>
        <w:rPr>
          <w:lang w:val="en-US" w:eastAsia="zh-CN"/>
        </w:rPr>
      </w:pPr>
      <w:r w:rsidRPr="00DF605C">
        <w:rPr>
          <w:lang w:val="en-US" w:eastAsia="zh-CN"/>
        </w:rPr>
        <w:lastRenderedPageBreak/>
        <w:t>[25]</w:t>
      </w:r>
      <w:r w:rsidRPr="00DF605C">
        <w:rPr>
          <w:lang w:val="en-US" w:eastAsia="zh-CN"/>
        </w:rPr>
        <w:tab/>
        <w:t xml:space="preserve">5GAA </w:t>
      </w:r>
      <w:r w:rsidRPr="00D34A17">
        <w:rPr>
          <w:lang w:val="en-US" w:eastAsia="zh-CN"/>
        </w:rPr>
        <w:t>"</w:t>
      </w:r>
      <w:r w:rsidRPr="00DF605C">
        <w:t xml:space="preserve">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D0545FE" w14:textId="2A2F02FA" w:rsidR="00D34A17" w:rsidRPr="0022290B" w:rsidRDefault="00D34A17" w:rsidP="00D34A17">
      <w:pPr>
        <w:keepLines/>
        <w:ind w:left="1702" w:hanging="1418"/>
      </w:pPr>
      <w:r>
        <w:t>[26]</w:t>
      </w:r>
      <w:r>
        <w:tab/>
      </w:r>
      <w:r w:rsidRPr="0022290B">
        <w:t>A. Ebrahimzadeh, M. Maier and R. H. Glitho, "Trace-Driven Haptic Traffic Characterization for Tactile Internet Performance Evaluation," 2021 International Conference on Engineering and Emerging Technologies (ICEET), 2021, pp. 1-6.</w:t>
      </w:r>
    </w:p>
    <w:p w14:paraId="38D77D87" w14:textId="2626F3BC" w:rsidR="006305C8" w:rsidRDefault="006305C8" w:rsidP="006305C8">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3F6135FC" w14:textId="55154506" w:rsidR="00E22EDD" w:rsidRDefault="00E22EDD" w:rsidP="006305C8">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56364020" w14:textId="3072B557" w:rsidR="00A818FD" w:rsidRPr="00A818FD" w:rsidRDefault="00A818FD" w:rsidP="00A818FD">
      <w:pPr>
        <w:pStyle w:val="EX"/>
      </w:pPr>
      <w:r w:rsidRPr="00A818FD">
        <w:t>[</w:t>
      </w:r>
      <w:r>
        <w:t>29</w:t>
      </w:r>
      <w:r w:rsidRPr="00A818FD">
        <w:t xml:space="preserve">] </w:t>
      </w:r>
      <w:r>
        <w:tab/>
      </w:r>
      <w:r w:rsidRPr="00A818FD">
        <w:t>Holland, O., Steinbach, E., Prasad, R.V., Liu, Q., Dawy, Z., Aijaz, A., Pappas, N., Chandra, K., Rao, V.S., Oteafy, S. and Eid, M., 2019. The IEEE 1918.1 “tactile internet” standards working group and its standards. Proceedings of the IEEE, 107(2), pp.256-279.</w:t>
      </w:r>
    </w:p>
    <w:p w14:paraId="7A46FF76" w14:textId="0F9B60B1" w:rsidR="00A818FD" w:rsidRPr="00A818FD" w:rsidRDefault="00A818FD" w:rsidP="00A818FD">
      <w:pPr>
        <w:pStyle w:val="EX"/>
      </w:pPr>
      <w:r>
        <w:t>[30</w:t>
      </w:r>
      <w:r w:rsidRPr="00A818FD">
        <w:t xml:space="preserve">] </w:t>
      </w:r>
      <w:r>
        <w:tab/>
      </w:r>
      <w:r w:rsidRPr="00A818FD">
        <w:t>Skalidis, I., Muller, O. and Fournier, S., 2022. CardioVerse: The Cardiovascular Medicine in the Era of Metaverse. Trends in Cardiovascular Medicine.</w:t>
      </w:r>
    </w:p>
    <w:p w14:paraId="10C34B08" w14:textId="6C7A68BB" w:rsidR="00A818FD" w:rsidRPr="00A818FD" w:rsidRDefault="00A818FD" w:rsidP="00A818FD">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A818FD" w:rsidRDefault="00A818FD" w:rsidP="00A818FD">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A818FD" w:rsidRDefault="00A818FD" w:rsidP="00A818FD">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7732DCC7" w14:textId="24F9889A" w:rsidR="00A818FD" w:rsidRPr="00A818FD" w:rsidRDefault="00A818FD" w:rsidP="00A818FD">
      <w:pPr>
        <w:pStyle w:val="EX"/>
      </w:pPr>
      <w:r w:rsidRPr="00A818FD">
        <w:t>[</w:t>
      </w:r>
      <w:r>
        <w:t>34</w:t>
      </w:r>
      <w:r w:rsidRPr="00A818FD">
        <w:t xml:space="preserve">] </w:t>
      </w:r>
      <w:r>
        <w:tab/>
      </w:r>
      <w:hyperlink r:id="rId11" w:history="1">
        <w:r w:rsidRPr="00A818FD">
          <w:rPr>
            <w:rStyle w:val="a8"/>
          </w:rPr>
          <w:t>https://www.xrtoday.com/virtual-reality/ukrainian-doctors-perform-first-vr-surgery/</w:t>
        </w:r>
      </w:hyperlink>
    </w:p>
    <w:p w14:paraId="754CC8E8" w14:textId="6A82C43E" w:rsidR="00A818FD" w:rsidRPr="00A818FD" w:rsidRDefault="00A818FD" w:rsidP="00A818FD">
      <w:pPr>
        <w:pStyle w:val="EX"/>
      </w:pPr>
      <w:r w:rsidRPr="00A818FD">
        <w:t>[</w:t>
      </w:r>
      <w:r>
        <w:t>35</w:t>
      </w:r>
      <w:r w:rsidRPr="00A818FD">
        <w:t xml:space="preserve">] </w:t>
      </w:r>
      <w:r>
        <w:tab/>
      </w:r>
      <w:hyperlink r:id="rId12" w:history="1">
        <w:r w:rsidRPr="00A818FD">
          <w:rPr>
            <w:rStyle w:val="a8"/>
          </w:rPr>
          <w:t>https://www.cryptotimes.io/surgeon-performed-surgery-remotely-through-metaverse/</w:t>
        </w:r>
      </w:hyperlink>
    </w:p>
    <w:p w14:paraId="1DC46DFC" w14:textId="0FAB6425" w:rsidR="00A818FD" w:rsidRPr="00A818FD" w:rsidRDefault="00A818FD" w:rsidP="00A818FD">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13BC2036" w14:textId="4648967F" w:rsidR="00A818FD" w:rsidRPr="00A818FD" w:rsidRDefault="00A818FD" w:rsidP="00A818FD">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332C6BEB" w14:textId="518B365E" w:rsidR="00A818FD" w:rsidRPr="00A818FD" w:rsidRDefault="00A818FD" w:rsidP="00A818FD">
      <w:pPr>
        <w:pStyle w:val="EX"/>
      </w:pPr>
      <w:r w:rsidRPr="00A818FD">
        <w:t>[</w:t>
      </w:r>
      <w:r>
        <w:t>38</w:t>
      </w:r>
      <w:r w:rsidRPr="00A818FD">
        <w:t xml:space="preserve">] </w:t>
      </w:r>
      <w:r>
        <w:tab/>
      </w:r>
      <w:hyperlink r:id="rId13" w:history="1">
        <w:r w:rsidRPr="00A818FD">
          <w:rPr>
            <w:rStyle w:val="a8"/>
          </w:rPr>
          <w:t>https://www.yankodesign.com/2022/05/15/the-metaverse-has-the-power-to-improve-healthcare-and-it-has-already-begun/</w:t>
        </w:r>
      </w:hyperlink>
    </w:p>
    <w:p w14:paraId="4A34E7F8" w14:textId="189D38CB" w:rsidR="00A818FD" w:rsidRPr="00A818FD" w:rsidRDefault="00A818FD" w:rsidP="00A818FD">
      <w:pPr>
        <w:pStyle w:val="EX"/>
      </w:pPr>
      <w:r w:rsidRPr="00A818FD">
        <w:t>[</w:t>
      </w:r>
      <w:r>
        <w:t>39</w:t>
      </w:r>
      <w:r w:rsidRPr="00A818FD">
        <w:t xml:space="preserve">] </w:t>
      </w:r>
      <w:r>
        <w:tab/>
      </w:r>
      <w:r w:rsidRPr="00A818FD">
        <w:t xml:space="preserve">3GPP TR 23.501 release-17 - </w:t>
      </w:r>
      <w:hyperlink r:id="rId14" w:history="1">
        <w:r w:rsidRPr="00A818FD">
          <w:rPr>
            <w:rStyle w:val="a8"/>
          </w:rPr>
          <w:t>https://www.3gpp.org/ftp/Specs/archive/23_series/23.501/23501-h50.zip</w:t>
        </w:r>
      </w:hyperlink>
    </w:p>
    <w:p w14:paraId="6AB3E783" w14:textId="3448315A" w:rsidR="00A818FD" w:rsidRPr="00A818FD" w:rsidRDefault="00A818FD" w:rsidP="00A818FD">
      <w:pPr>
        <w:pStyle w:val="EX"/>
      </w:pPr>
      <w:r>
        <w:t>[40</w:t>
      </w:r>
      <w:r w:rsidRPr="00A818FD">
        <w:t xml:space="preserve">] </w:t>
      </w:r>
      <w:r>
        <w:tab/>
      </w:r>
      <w:r w:rsidRPr="00A818FD">
        <w:t xml:space="preserve">3GPP TR 38.300 release-17 - </w:t>
      </w:r>
      <w:hyperlink r:id="rId15" w:history="1">
        <w:r w:rsidRPr="00A818FD">
          <w:rPr>
            <w:rStyle w:val="a8"/>
          </w:rPr>
          <w:t>https://www.3gpp.org/ftp/Specs/archive/38_series/38.300/38300-h10.zip</w:t>
        </w:r>
      </w:hyperlink>
    </w:p>
    <w:p w14:paraId="12C5854D" w14:textId="1778C003" w:rsidR="00A818FD" w:rsidRPr="00A818FD" w:rsidRDefault="00A818FD" w:rsidP="00A818FD">
      <w:pPr>
        <w:pStyle w:val="EX"/>
      </w:pPr>
      <w:r>
        <w:t>[41</w:t>
      </w:r>
      <w:r w:rsidRPr="00A818FD">
        <w:t xml:space="preserve">] </w:t>
      </w:r>
      <w:r>
        <w:tab/>
      </w:r>
      <w:r w:rsidRPr="00A818FD">
        <w:t>3GPP TR 22.826 release-17 - https://www.3gpp.org/ftp/Specs/archive/22_series/22.826/22826-h20.zip</w:t>
      </w:r>
    </w:p>
    <w:p w14:paraId="3E97A65A" w14:textId="6829164B" w:rsidR="00A818FD" w:rsidRPr="00A818FD" w:rsidRDefault="00A818FD" w:rsidP="00A818FD">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2C05DC42" w14:textId="77777777" w:rsidR="00A818FD" w:rsidRDefault="00A818FD" w:rsidP="006305C8">
      <w:pPr>
        <w:pStyle w:val="EX"/>
        <w:rPr>
          <w:lang w:eastAsia="zh-CN"/>
        </w:rPr>
      </w:pPr>
    </w:p>
    <w:p w14:paraId="29094E8A" w14:textId="3698DF53" w:rsidR="00EC4A25" w:rsidRPr="00D34A17" w:rsidRDefault="00EC4A25" w:rsidP="00EC4A25">
      <w:pPr>
        <w:pStyle w:val="EX"/>
        <w:rPr>
          <w:b/>
        </w:rPr>
      </w:pP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4" w:name="definitions"/>
      <w:bookmarkStart w:id="25" w:name="_Toc113265349"/>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2"/>
      </w:pPr>
      <w:bookmarkStart w:id="26" w:name="_Toc113265350"/>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77777777" w:rsidR="00361590" w:rsidRPr="004D6DCF" w:rsidRDefault="00361590" w:rsidP="00361590">
      <w:pPr>
        <w:rPr>
          <w:noProof/>
        </w:rPr>
      </w:pPr>
      <w:r>
        <w:rPr>
          <w:b/>
          <w:noProof/>
        </w:rPr>
        <w:t>Spatial Map</w:t>
      </w:r>
      <w:r>
        <w:rPr>
          <w:noProof/>
        </w:rPr>
        <w:t>: A collection of information that corresponds to space, including information gathered from sensors concerning characteristics of the forms in that space, especially apperance information.</w:t>
      </w:r>
    </w:p>
    <w:p w14:paraId="03D9A874" w14:textId="77777777" w:rsidR="00361590" w:rsidRDefault="00361590" w:rsidP="00361590">
      <w:pPr>
        <w:rPr>
          <w:noProof/>
          <w:lang w:val="en-US"/>
        </w:rPr>
      </w:pPr>
      <w:r w:rsidRPr="004D6DCF">
        <w:rPr>
          <w:b/>
          <w:noProof/>
          <w:lang w:val="en-US"/>
        </w:rPr>
        <w:t>Localization</w:t>
      </w:r>
      <w:r>
        <w:rPr>
          <w:noProof/>
          <w:lang w:val="en-US"/>
        </w:rPr>
        <w:t>: A known location in 3 dimensional space, including an orientation, e.g. defined as pitch, yaw and roll.</w:t>
      </w:r>
    </w:p>
    <w:p w14:paraId="50202BB4" w14:textId="77777777" w:rsidR="00361590" w:rsidRDefault="00361590" w:rsidP="00361590">
      <w:pPr>
        <w:rPr>
          <w:noProof/>
          <w:lang w:val="en-US"/>
        </w:rPr>
      </w:pPr>
      <w:r w:rsidRPr="00B83C98">
        <w:rPr>
          <w:b/>
          <w:noProof/>
          <w:lang w:val="en-US"/>
        </w:rPr>
        <w:t>Spatial Mapping Service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p>
    <w:p w14:paraId="060B24CE" w14:textId="26CDB384" w:rsidR="00080512" w:rsidRDefault="00361590">
      <w:r>
        <w:rPr>
          <w:b/>
          <w:noProof/>
          <w:lang w:val="en-US"/>
        </w:rPr>
        <w:t xml:space="preserve">Spatial Localization Service: </w:t>
      </w:r>
      <w:r>
        <w:rPr>
          <w:noProof/>
          <w:lang w:val="en-US"/>
        </w:rPr>
        <w:t>A service offered by a mobile network operator that can provide customers with Localization.</w:t>
      </w:r>
    </w:p>
    <w:p w14:paraId="67A556E3" w14:textId="77777777" w:rsidR="003E4625" w:rsidRDefault="003E4625" w:rsidP="003E4625">
      <w:pPr>
        <w:rPr>
          <w:noProof/>
        </w:rPr>
      </w:pPr>
      <w:r w:rsidRPr="00FD0055">
        <w:rPr>
          <w:b/>
          <w:noProof/>
        </w:rPr>
        <w:t>spatial anchor</w:t>
      </w:r>
      <w:r>
        <w:rPr>
          <w:noProof/>
        </w:rPr>
        <w:t>: an association between a location in space (three dimensions) and service information that can be used to identify and access services, e.g. information to access AR media content.</w:t>
      </w:r>
    </w:p>
    <w:p w14:paraId="72A3910E" w14:textId="4FA401CF" w:rsidR="003E4625" w:rsidRPr="004D3578" w:rsidRDefault="003E4625">
      <w:pPr>
        <w:rPr>
          <w:noProof/>
        </w:rPr>
      </w:pPr>
      <w:r w:rsidRPr="00A7160F">
        <w:rPr>
          <w:b/>
        </w:rPr>
        <w:t>Service information</w:t>
      </w:r>
      <w:r>
        <w:t>: this information is out of scope of standardization but could contain, e.g. a URL, media data, media access information, etc. This information is used by an application to access a service.</w:t>
      </w:r>
    </w:p>
    <w:p w14:paraId="748FAD21" w14:textId="77777777" w:rsidR="00080512" w:rsidRPr="004D3578" w:rsidRDefault="00080512">
      <w:pPr>
        <w:pStyle w:val="2"/>
      </w:pPr>
      <w:bookmarkStart w:id="27" w:name="_Toc113265351"/>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28" w:name="_Toc113265352"/>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0293560" w:rsidR="000E13D1" w:rsidRDefault="00080512" w:rsidP="000E13D1">
      <w:pPr>
        <w:pStyle w:val="1"/>
      </w:pPr>
      <w:bookmarkStart w:id="29" w:name="clause4"/>
      <w:bookmarkStart w:id="30" w:name="_Toc113265353"/>
      <w:bookmarkEnd w:id="29"/>
      <w:r w:rsidRPr="004D3578">
        <w:t>4</w:t>
      </w:r>
      <w:r w:rsidRPr="004D3578">
        <w:tab/>
      </w:r>
      <w:r w:rsidR="000E13D1">
        <w:t>Overview</w:t>
      </w:r>
      <w:bookmarkEnd w:id="30"/>
    </w:p>
    <w:p w14:paraId="1D505C74" w14:textId="5C0DDDA6" w:rsidR="000E13D1" w:rsidRDefault="000E13D1" w:rsidP="000E13D1">
      <w:pPr>
        <w:pStyle w:val="1"/>
      </w:pPr>
      <w:bookmarkStart w:id="31" w:name="_Toc113265354"/>
      <w:r>
        <w:t>5</w:t>
      </w:r>
      <w:r w:rsidRPr="004D3578">
        <w:tab/>
      </w:r>
      <w:r w:rsidR="00785A5D">
        <w:t>Use Cases</w:t>
      </w:r>
      <w:bookmarkEnd w:id="31"/>
    </w:p>
    <w:p w14:paraId="1A1BA52D" w14:textId="7B44E3B1" w:rsidR="001F5FDF" w:rsidRDefault="001F5FDF" w:rsidP="001F5FDF">
      <w:pPr>
        <w:pStyle w:val="2"/>
        <w:rPr>
          <w:noProof/>
          <w:lang w:val="en-US"/>
        </w:rPr>
      </w:pPr>
      <w:bookmarkStart w:id="32" w:name="_Toc113265355"/>
      <w:r>
        <w:rPr>
          <w:noProof/>
          <w:lang w:val="en-US"/>
        </w:rPr>
        <w:t>5.1</w:t>
      </w:r>
      <w:r>
        <w:rPr>
          <w:noProof/>
          <w:lang w:val="en-US"/>
        </w:rPr>
        <w:tab/>
        <w:t>Localized Mobile Metaverse Service Use Case</w:t>
      </w:r>
      <w:bookmarkEnd w:id="32"/>
    </w:p>
    <w:p w14:paraId="319C623A" w14:textId="28109D63" w:rsidR="001F5FDF" w:rsidRDefault="001F5FDF" w:rsidP="001F5FDF">
      <w:pPr>
        <w:pStyle w:val="3"/>
        <w:rPr>
          <w:noProof/>
          <w:lang w:val="en-US"/>
        </w:rPr>
      </w:pPr>
      <w:bookmarkStart w:id="33" w:name="_Toc113265356"/>
      <w:r>
        <w:rPr>
          <w:noProof/>
          <w:lang w:val="en-US"/>
        </w:rPr>
        <w:t>5.1.1</w:t>
      </w:r>
      <w:r>
        <w:rPr>
          <w:noProof/>
          <w:lang w:val="en-US"/>
        </w:rPr>
        <w:tab/>
        <w:t>Description</w:t>
      </w:r>
      <w:bookmarkEnd w:id="33"/>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lastRenderedPageBreak/>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16">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 xml:space="preserve">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w:t>
      </w:r>
      <w:r>
        <w:lastRenderedPageBreak/>
        <w:t>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7">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3"/>
        <w:rPr>
          <w:noProof/>
          <w:lang w:val="en-US"/>
        </w:rPr>
      </w:pPr>
      <w:bookmarkStart w:id="34" w:name="_Toc113265357"/>
      <w:r>
        <w:rPr>
          <w:noProof/>
          <w:lang w:val="en-US"/>
        </w:rPr>
        <w:t>5.1.2</w:t>
      </w:r>
      <w:r>
        <w:rPr>
          <w:noProof/>
          <w:lang w:val="en-US"/>
        </w:rPr>
        <w:tab/>
        <w:t>Pre-conditions</w:t>
      </w:r>
      <w:bookmarkEnd w:id="34"/>
    </w:p>
    <w:p w14:paraId="15355319" w14:textId="77777777"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39C1ACD1" w14:textId="77777777" w:rsidR="001F5FDF" w:rsidRDefault="001F5FDF" w:rsidP="001F5FDF">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t xml:space="preserve"> (e.g. information that is provided by the UE)</w:t>
      </w:r>
      <w:r w:rsidR="00216A9A" w:rsidRPr="00783515">
        <w:t>.</w:t>
      </w:r>
      <w:r>
        <w:rPr>
          <w:lang w:val="en-US"/>
        </w:rPr>
        <w:t>.</w:t>
      </w:r>
    </w:p>
    <w:p w14:paraId="4B667781" w14:textId="6A8AB269" w:rsidR="001F5FDF" w:rsidRDefault="001F5FDF" w:rsidP="001F5FDF">
      <w:pPr>
        <w:pStyle w:val="3"/>
        <w:rPr>
          <w:noProof/>
          <w:lang w:val="en-US"/>
        </w:rPr>
      </w:pPr>
      <w:bookmarkStart w:id="35" w:name="_Toc113265358"/>
      <w:r>
        <w:rPr>
          <w:noProof/>
          <w:lang w:val="en-US"/>
        </w:rPr>
        <w:t>5.1.3</w:t>
      </w:r>
      <w:r>
        <w:rPr>
          <w:noProof/>
          <w:lang w:val="en-US"/>
        </w:rPr>
        <w:tab/>
        <w:t>Service Flows</w:t>
      </w:r>
      <w:bookmarkEnd w:id="35"/>
    </w:p>
    <w:p w14:paraId="35036B47" w14:textId="028BFB17" w:rsidR="001F5FDF" w:rsidRDefault="001F5FDF" w:rsidP="001F5FDF">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p>
    <w:p w14:paraId="0F06F02C" w14:textId="77777777" w:rsidR="00216A9A" w:rsidRPr="00B93B6B" w:rsidRDefault="00216A9A" w:rsidP="00216A9A">
      <w:pPr>
        <w:pStyle w:val="NO"/>
      </w:pPr>
      <w:r>
        <w:t>NOTE:</w:t>
      </w:r>
      <w:r>
        <w:tab/>
        <w:t xml:space="preserve"> Broadcasting will be covered by a separate use case.</w:t>
      </w:r>
    </w:p>
    <w:p w14:paraId="4F2C51FC" w14:textId="77777777" w:rsidR="00216A9A" w:rsidRPr="00216A9A" w:rsidRDefault="00216A9A" w:rsidP="001F5FDF"/>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r w:rsidR="00216A9A">
        <w:t xml:space="preserve"> and the information that was collected from the user’s surroundings</w:t>
      </w:r>
      <w:r>
        <w:rPr>
          <w:lang w:val="en-US"/>
        </w:rPr>
        <w:t xml:space="preserve">. </w:t>
      </w:r>
    </w:p>
    <w:p w14:paraId="5E71805F" w14:textId="4755EDA1" w:rsidR="001F5FDF" w:rsidRDefault="001F5FDF" w:rsidP="001F5FDF">
      <w:pPr>
        <w:pStyle w:val="B1"/>
        <w:rPr>
          <w:lang w:val="en-US"/>
        </w:rPr>
      </w:pPr>
      <w:r>
        <w:rPr>
          <w:lang w:val="en-US"/>
        </w:rPr>
        <w:lastRenderedPageBreak/>
        <w:t>b)</w:t>
      </w:r>
      <w:r>
        <w:rPr>
          <w:lang w:val="en-US"/>
        </w:rPr>
        <w:tab/>
        <w:t>M receiving the persistent search</w:t>
      </w:r>
      <w:r w:rsidR="00216A9A" w:rsidRPr="00216A9A">
        <w:t xml:space="preserve"> </w:t>
      </w:r>
      <w:r w:rsidR="00216A9A">
        <w:t>and the information that was collected from the user’s surroundings</w:t>
      </w:r>
      <w:r>
        <w:rPr>
          <w:lang w:val="en-US"/>
        </w:rPr>
        <w:t>, engages localized service activation. The location of the UE is compared against the search criteria</w:t>
      </w:r>
      <w:r w:rsidR="00216A9A">
        <w:t>, the information that was collected from the user’s surroundings</w:t>
      </w:r>
      <w:r>
        <w:rPr>
          <w:lang w:val="en-US"/>
        </w:rPr>
        <w:t xml:space="preserve"> and information available to M of spatially defined access points. </w:t>
      </w:r>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Default="001F5FDF" w:rsidP="001F5FDF">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14ED71C5" w14:textId="77777777" w:rsidR="00216A9A" w:rsidRPr="00B93B6B" w:rsidRDefault="00216A9A" w:rsidP="00216A9A">
      <w:pPr>
        <w:pStyle w:val="B1"/>
      </w:pPr>
      <w:r>
        <w:t>e</w:t>
      </w:r>
      <w:r w:rsidRPr="00783515">
        <w:t>)</w:t>
      </w:r>
      <w:r w:rsidRPr="00783515">
        <w:tab/>
      </w:r>
      <w:r>
        <w:t>The UE is able to interact with the application to obtain information associated with the service</w:t>
      </w:r>
      <w:r w:rsidRPr="00783515">
        <w:t>.</w:t>
      </w:r>
    </w:p>
    <w:p w14:paraId="3982235E" w14:textId="77777777" w:rsidR="00216A9A" w:rsidRPr="00216A9A" w:rsidRDefault="00216A9A" w:rsidP="001F5FDF">
      <w:pPr>
        <w:pStyle w:val="EX"/>
      </w:pPr>
    </w:p>
    <w:p w14:paraId="050E6F34" w14:textId="5376F745" w:rsidR="001F5FDF" w:rsidRDefault="001F5FDF" w:rsidP="001F5FDF">
      <w:pPr>
        <w:pStyle w:val="3"/>
        <w:rPr>
          <w:noProof/>
          <w:lang w:val="en-US"/>
        </w:rPr>
      </w:pPr>
      <w:bookmarkStart w:id="36" w:name="_Toc113265359"/>
      <w:r>
        <w:rPr>
          <w:noProof/>
          <w:lang w:val="en-US"/>
        </w:rPr>
        <w:t>5.1.4</w:t>
      </w:r>
      <w:r>
        <w:rPr>
          <w:noProof/>
          <w:lang w:val="en-US"/>
        </w:rPr>
        <w:tab/>
        <w:t>Post-conditions</w:t>
      </w:r>
      <w:bookmarkEnd w:id="36"/>
    </w:p>
    <w:p w14:paraId="15CCD0C5" w14:textId="77777777" w:rsidR="001F5FDF" w:rsidRDefault="001F5FDF" w:rsidP="001F5FDF">
      <w:pPr>
        <w:rPr>
          <w:lang w:val="en-US"/>
        </w:rPr>
      </w:pPr>
      <w:r>
        <w:rPr>
          <w:lang w:val="en-US"/>
        </w:rPr>
        <w:t>Spatial information has successfully been employed to allow a user to identify services.</w:t>
      </w: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3"/>
        <w:rPr>
          <w:noProof/>
          <w:lang w:val="en-US"/>
        </w:rPr>
      </w:pPr>
      <w:bookmarkStart w:id="37" w:name="_Toc113265360"/>
      <w:r>
        <w:rPr>
          <w:noProof/>
          <w:lang w:val="en-US"/>
        </w:rPr>
        <w:t>5.1.5</w:t>
      </w:r>
      <w:r>
        <w:rPr>
          <w:noProof/>
          <w:lang w:val="en-US"/>
        </w:rPr>
        <w:tab/>
        <w:t>Existing feature partially or fully covering use case functionality</w:t>
      </w:r>
      <w:bookmarkEnd w:id="37"/>
    </w:p>
    <w:p w14:paraId="0F6C2965" w14:textId="77777777" w:rsidR="001F5FDF" w:rsidRDefault="001F5FDF" w:rsidP="001F5FDF">
      <w:pPr>
        <w:rPr>
          <w:lang w:val="en-US"/>
        </w:rPr>
      </w:pPr>
      <w:r>
        <w:rPr>
          <w:lang w:val="en-US"/>
        </w:rPr>
        <w:t>Location based services exist, to identify the position of the UE.</w:t>
      </w:r>
    </w:p>
    <w:p w14:paraId="437CCC1A" w14:textId="77777777" w:rsidR="001F5FDF" w:rsidRPr="00B679B7" w:rsidRDefault="001F5FDF" w:rsidP="001F5FDF">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5AED511" w14:textId="529178C1" w:rsidR="001F5FDF" w:rsidRDefault="001F5FDF" w:rsidP="001F5FDF">
      <w:pPr>
        <w:pStyle w:val="3"/>
        <w:rPr>
          <w:noProof/>
          <w:lang w:val="en-US"/>
        </w:rPr>
      </w:pPr>
      <w:bookmarkStart w:id="38" w:name="_Toc113265361"/>
      <w:r>
        <w:rPr>
          <w:noProof/>
          <w:lang w:val="en-US"/>
        </w:rPr>
        <w:t>5.1.6</w:t>
      </w:r>
      <w:r>
        <w:rPr>
          <w:noProof/>
          <w:lang w:val="en-US"/>
        </w:rPr>
        <w:tab/>
        <w:t>Potential New Requirements</w:t>
      </w:r>
      <w:bookmarkEnd w:id="38"/>
    </w:p>
    <w:p w14:paraId="4BA64944" w14:textId="553A91E4" w:rsidR="001F5FDF" w:rsidRPr="008C51C2" w:rsidRDefault="001F5FDF" w:rsidP="00343B7C">
      <w:pPr>
        <w:rPr>
          <w:lang w:val="en-US"/>
        </w:rPr>
      </w:pPr>
      <w:r>
        <w:rPr>
          <w:lang w:val="en-US"/>
        </w:rPr>
        <w:t xml:space="preserve">[P.R.-5.1.6-1] The 5GS shall enable third parties to make known the availability of application services (i.e. provided by Application Servers) associated with a precise location. </w:t>
      </w:r>
    </w:p>
    <w:p w14:paraId="45558B32" w14:textId="1C9D8E42" w:rsidR="001F5FDF" w:rsidRDefault="001F5FDF" w:rsidP="001F5FDF">
      <w:pPr>
        <w:rPr>
          <w:lang w:val="en-US"/>
        </w:rPr>
      </w:pPr>
      <w:r>
        <w:rPr>
          <w:lang w:val="en-US"/>
        </w:rPr>
        <w:t>[P.R.-5.1.6-2] The 5GS shall provide suitable exposure mechanisms for application services (i.e. provided by Application Servers) associated with a precise location available in the user's proximity (e.g. within line of sight), such that the application services can conform tospecific service constraints.</w:t>
      </w:r>
    </w:p>
    <w:p w14:paraId="7DC9E0AA" w14:textId="77777777" w:rsidR="001F5FDF" w:rsidRDefault="001F5FDF" w:rsidP="001F5FDF">
      <w:pPr>
        <w:pStyle w:val="EditorsNote"/>
        <w:rPr>
          <w:lang w:val="en-US"/>
        </w:rPr>
      </w:pPr>
      <w:r>
        <w:rPr>
          <w:lang w:val="en-US"/>
        </w:rPr>
        <w:t xml:space="preserve">Editor's Note: As </w:t>
      </w:r>
      <w:r w:rsidRPr="00547BAC">
        <w:rPr>
          <w:lang w:val="en-US"/>
        </w:rPr>
        <w:t>EdgeApp (SA6) already supports the EAS registration with location information</w:t>
      </w:r>
      <w:r>
        <w:rPr>
          <w:lang w:val="en-US"/>
        </w:rPr>
        <w:t xml:space="preserve"> it is FFS to demonstrate that this requirement is not an already supported feature.</w:t>
      </w:r>
    </w:p>
    <w:p w14:paraId="44BCE25A" w14:textId="0CC14CE9" w:rsidR="001F5FDF" w:rsidRDefault="001F5FDF" w:rsidP="001F5FDF">
      <w:pPr>
        <w:rPr>
          <w:lang w:val="en-US"/>
        </w:rPr>
      </w:pPr>
      <w:r>
        <w:rPr>
          <w:lang w:val="en-US"/>
        </w:rPr>
        <w:t xml:space="preserve">[P.R.-5.1.6-3] The 5GS shall provide suitable means to discover application services (i.e. provided by Application Servers) associated with a precise location available in the user's proximity. </w:t>
      </w:r>
    </w:p>
    <w:p w14:paraId="3BCB0C53" w14:textId="67A85DEC" w:rsidR="00555AA9" w:rsidRPr="00555AA9" w:rsidRDefault="001F5FDF" w:rsidP="00555AA9">
      <w:pPr>
        <w:pStyle w:val="EditorsNote"/>
        <w:rPr>
          <w:lang w:val="en-US"/>
        </w:rPr>
      </w:pPr>
      <w:r>
        <w:rPr>
          <w:lang w:val="en-US"/>
        </w:rPr>
        <w:t>Editor's Note: The term 'Application Service' in the above potential requirements is for futher study, as it needs to be further explained.</w:t>
      </w:r>
    </w:p>
    <w:p w14:paraId="42AE1FC0" w14:textId="35829EE2" w:rsidR="00555AA9" w:rsidRDefault="00555AA9" w:rsidP="001F5FDF">
      <w:pPr>
        <w:pStyle w:val="2"/>
      </w:pPr>
      <w:bookmarkStart w:id="39" w:name="_Toc113265362"/>
      <w:r>
        <w:lastRenderedPageBreak/>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39"/>
    </w:p>
    <w:p w14:paraId="0166DFC2" w14:textId="08F0CBEB" w:rsidR="00555AA9" w:rsidRPr="000D6532" w:rsidRDefault="00555AA9" w:rsidP="00555AA9">
      <w:pPr>
        <w:pStyle w:val="3"/>
      </w:pPr>
      <w:bookmarkStart w:id="40" w:name="_Toc113265363"/>
      <w:r>
        <w:t>5.2</w:t>
      </w:r>
      <w:r w:rsidRPr="000D6532">
        <w:t>.1</w:t>
      </w:r>
      <w:r w:rsidRPr="000D6532">
        <w:tab/>
        <w:t>Description</w:t>
      </w:r>
      <w:bookmarkEnd w:id="40"/>
    </w:p>
    <w:p w14:paraId="62A2CFC5" w14:textId="0793B8C9" w:rsidR="00555AA9" w:rsidRPr="00343B7C" w:rsidRDefault="00555AA9" w:rsidP="00343B7C">
      <w:r w:rsidRPr="00343B7C">
        <w:rPr>
          <w:rFonts w:hint="eastAsia"/>
        </w:rPr>
        <w:t>S</w:t>
      </w:r>
      <w:r w:rsidRPr="00343B7C">
        <w:t>mart transport is a very important area for 5G system as well as metaverse.  To reduce traffic jam and minimize traffic accident, 5G, including cellular based V2X technologies become more and more essential</w:t>
      </w:r>
      <w:r w:rsidR="00DF605C">
        <w:t>.</w:t>
      </w:r>
      <w:r w:rsidRPr="00343B7C">
        <w:t xml:space="preserve"> 5G system can be ut</w:t>
      </w:r>
      <w:r w:rsidRPr="002117AD">
        <w:t>ilized to support real-time information &amp; data delivery for the traffic participants including pedestrians, bicycle riders, vehicle with or without autonomous driving mode.</w:t>
      </w:r>
      <w:r w:rsidRPr="00343B7C">
        <w:t xml:space="preserve">  As shown in Figure </w:t>
      </w:r>
      <w:r w:rsidR="00343B7C">
        <w:t>5.2</w:t>
      </w:r>
      <w:r w:rsidRPr="00343B7C">
        <w:t>.1</w:t>
      </w:r>
      <w:r w:rsidR="00343B7C">
        <w:t>-1</w:t>
      </w:r>
      <w:r w:rsidRPr="00343B7C">
        <w:t xml:space="preserve">, the physical objects including road infrastructure and vehicles including cars and trucks in each lanes, will have a corresponding digital twin in the virtual world, </w:t>
      </w:r>
      <w:r w:rsidRPr="00343B7C">
        <w:rPr>
          <w:rFonts w:hint="eastAsia"/>
        </w:rPr>
        <w:t>an</w:t>
      </w:r>
      <w:r w:rsidRPr="00343B7C">
        <w:t>d the virtual and physical objects form the</w:t>
      </w:r>
      <w:r w:rsidRPr="00343B7C" w:rsidDel="00D033DE">
        <w:t xml:space="preserve"> </w:t>
      </w:r>
      <w:r w:rsidRPr="00343B7C">
        <w:t xml:space="preserve">mobile metaverse.  </w:t>
      </w:r>
      <w:r w:rsidRPr="00343B7C">
        <w:rPr>
          <w:rFonts w:hint="eastAsia"/>
        </w:rPr>
        <w:t>Digital Twin means a digital representation of the physical object or called virtual object in metaverse.  In this use case, there are virtual objects which actually represent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4924B4FC" w:rsidR="00555AA9" w:rsidRPr="00343B7C" w:rsidRDefault="00555AA9" w:rsidP="00343B7C">
      <w:r w:rsidRPr="00343B7C">
        <w:t xml:space="preserve">With the support of 5GS, real-time information and data about the </w:t>
      </w:r>
      <w:r w:rsidR="00DF605C">
        <w:t>physical</w:t>
      </w:r>
      <w:r w:rsidR="00DF605C" w:rsidRPr="00343B7C">
        <w:t xml:space="preserve"> </w:t>
      </w:r>
      <w:r w:rsidRPr="00343B7C">
        <w:t xml:space="preserve">objects can be delivered the virtual objects of the road infrastructure and traffic participants including vulnerable road users can form a smart transport metaverse as shown in Figure </w:t>
      </w:r>
      <w:r w:rsidR="00343B7C">
        <w:t>5</w:t>
      </w:r>
      <w:r w:rsidRPr="00343B7C">
        <w:t>.2.</w:t>
      </w:r>
      <w:r w:rsidR="00343B7C">
        <w:t>1-2</w:t>
      </w:r>
      <w:r w:rsidRPr="00343B7C">
        <w:t xml:space="preserve">  Then real-time processing&amp; computing can be conducted to support traffic simulation and also situational awareness and real time path guidance and real-time safety or security alerts can be generated for ICVs as well as the driver and passengers</w:t>
      </w:r>
      <w:r w:rsidRPr="002117AD">
        <w:t>.</w:t>
      </w:r>
    </w:p>
    <w:p w14:paraId="61D661C0" w14:textId="239CB303" w:rsidR="00555AA9" w:rsidRDefault="00555AA9" w:rsidP="00555AA9">
      <w:pPr>
        <w:ind w:firstLineChars="200" w:firstLine="400"/>
        <w:jc w:val="center"/>
        <w:rPr>
          <w:noProof/>
        </w:rPr>
      </w:pPr>
      <w:r w:rsidRPr="0095716E">
        <w:rPr>
          <w:noProof/>
          <w:lang w:val="en-US" w:eastAsia="ko-KR"/>
        </w:rPr>
        <w:lastRenderedPageBreak/>
        <w:drawing>
          <wp:inline distT="0" distB="0" distL="0" distR="0" wp14:anchorId="34B0E5A6" wp14:editId="5DC32CDB">
            <wp:extent cx="4835525" cy="2348230"/>
            <wp:effectExtent l="0" t="0" r="3175" b="0"/>
            <wp:docPr id="12" name="Picture 12"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日程表&#10;&#10;中度可信度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35525" cy="2348230"/>
                    </a:xfrm>
                    <a:prstGeom prst="rect">
                      <a:avLst/>
                    </a:prstGeom>
                    <a:noFill/>
                    <a:ln>
                      <a:noFill/>
                    </a:ln>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53C11648" w:rsidR="00555AA9" w:rsidRPr="0015087E" w:rsidRDefault="00555AA9" w:rsidP="00343B7C">
      <w:pPr>
        <w:rPr>
          <w:lang w:val="en-US"/>
        </w:rPr>
      </w:pPr>
      <w:r w:rsidRPr="0045440E">
        <w:t xml:space="preserve">In order to </w:t>
      </w:r>
      <w:r>
        <w:t>support traffic flow simulation and situational awareness service,</w:t>
      </w:r>
      <w:r w:rsidRPr="0045440E">
        <w:t xml:space="preserve"> the 5G network need to provide low latency, high data rate and high reliability transmission, </w:t>
      </w:r>
      <w:r w:rsidR="00DF605C">
        <w:t xml:space="preserve">handover procedures that minimize service disruptions, </w:t>
      </w:r>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r w:rsidR="00DF605C">
        <w:rPr>
          <w:lang w:val="en-US" w:eastAsia="zh-CN"/>
        </w:rPr>
        <w:t xml:space="preserve">physical </w:t>
      </w:r>
      <w:r>
        <w:rPr>
          <w:lang w:val="en-US" w:eastAsia="zh-CN"/>
        </w:rPr>
        <w:t xml:space="preserve">objects which may host the UE for cellular system, their corresponding virtual objects </w:t>
      </w:r>
      <w:r w:rsidR="00DF605C">
        <w:rPr>
          <w:lang w:val="en-US" w:eastAsia="zh-CN"/>
        </w:rPr>
        <w:t xml:space="preserve">are </w:t>
      </w:r>
      <w:r>
        <w:rPr>
          <w:lang w:val="en-US" w:eastAsia="zh-CN"/>
        </w:rPr>
        <w:t>also capable of interacting with each other and also interact with physical objects via 5GS.</w:t>
      </w:r>
    </w:p>
    <w:p w14:paraId="2EFE6A30" w14:textId="1C2A0A9D" w:rsidR="00555AA9" w:rsidRPr="000D6532" w:rsidRDefault="00555AA9" w:rsidP="00555AA9">
      <w:pPr>
        <w:pStyle w:val="3"/>
      </w:pPr>
      <w:bookmarkStart w:id="41" w:name="_Toc355779205"/>
      <w:bookmarkStart w:id="42" w:name="_Toc354586743"/>
      <w:bookmarkStart w:id="43" w:name="_Toc354590102"/>
      <w:bookmarkStart w:id="44" w:name="_Toc113265364"/>
      <w:bookmarkEnd w:id="41"/>
      <w:bookmarkEnd w:id="42"/>
      <w:bookmarkEnd w:id="43"/>
      <w:r>
        <w:t>5.2</w:t>
      </w:r>
      <w:r w:rsidRPr="000D6532">
        <w:t>.2</w:t>
      </w:r>
      <w:r w:rsidRPr="000D6532">
        <w:tab/>
        <w:t>Pre-conditions</w:t>
      </w:r>
      <w:bookmarkEnd w:id="44"/>
    </w:p>
    <w:p w14:paraId="713C6CFB" w14:textId="3180A478" w:rsidR="00555AA9" w:rsidRPr="0045440E" w:rsidRDefault="00555AA9" w:rsidP="0067342C">
      <w:pPr>
        <w:pStyle w:val="B1"/>
      </w:pPr>
      <w:bookmarkStart w:id="45" w:name="_Toc355779206"/>
      <w:bookmarkStart w:id="46" w:name="_Toc354586744"/>
      <w:bookmarkStart w:id="47" w:name="_Toc354590103"/>
      <w:bookmarkEnd w:id="45"/>
      <w:bookmarkEnd w:id="46"/>
      <w:bookmarkEnd w:id="47"/>
      <w:r w:rsidRPr="0045440E">
        <w:t xml:space="preserve">1. </w:t>
      </w:r>
      <w:r w:rsidR="00343B7C">
        <w:tab/>
      </w:r>
      <w:r w:rsidRPr="0045440E">
        <w:t>Traffic participants may or may not be equipped with 5G-enabled terminal</w:t>
      </w:r>
      <w:r w:rsidR="00DF605C">
        <w:t>.</w:t>
      </w:r>
      <w:r w:rsidRPr="0045440E">
        <w:t xml:space="preserve"> </w:t>
      </w:r>
      <w:r w:rsidR="00DF605C">
        <w:t>The 5G-enabled terminal</w:t>
      </w:r>
      <w:r w:rsidR="00DF605C" w:rsidRPr="0045440E">
        <w:t xml:space="preserve"> </w:t>
      </w:r>
      <w:r w:rsidRPr="0045440E">
        <w:t>can send and receive data information via 5G network.</w:t>
      </w:r>
    </w:p>
    <w:p w14:paraId="362DC635" w14:textId="59AE96A6" w:rsidR="00555AA9" w:rsidRPr="0045440E" w:rsidRDefault="00555AA9" w:rsidP="0067342C">
      <w:pPr>
        <w:pStyle w:val="B1"/>
      </w:pPr>
      <w:r w:rsidRPr="0045440E">
        <w:t xml:space="preserve">2. </w:t>
      </w:r>
      <w:r w:rsidR="00343B7C">
        <w:tab/>
      </w:r>
      <w:r w:rsidRPr="0045440E">
        <w:t>Computing and storage resources are provided for the mobile metaverse servers deployed locally or over the central cloud to allow real-time processing of huge data produced by human, vehicle, camera, radar etc.</w:t>
      </w:r>
    </w:p>
    <w:p w14:paraId="15199DD2" w14:textId="265C4D49"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 such as traffic control and guidance etc.</w:t>
      </w:r>
      <w:r w:rsidRPr="003A2229">
        <w:rPr>
          <w:color w:val="000000"/>
        </w:rPr>
        <w:t xml:space="preserve">  The infrastructure equipment may have wired connection e.g. fiber or ethernet or any other wired connection if available.  However, cellular wireless network provides a more flexible way when wired connection is not available.</w:t>
      </w:r>
    </w:p>
    <w:p w14:paraId="12C84E78" w14:textId="32039A31" w:rsidR="00555AA9" w:rsidRPr="000D6532" w:rsidRDefault="00555AA9" w:rsidP="00555AA9">
      <w:pPr>
        <w:pStyle w:val="3"/>
      </w:pPr>
      <w:bookmarkStart w:id="48" w:name="_Toc113265365"/>
      <w:r>
        <w:t>5.2</w:t>
      </w:r>
      <w:r w:rsidRPr="000D6532">
        <w:t>.3</w:t>
      </w:r>
      <w:r w:rsidRPr="000D6532">
        <w:tab/>
        <w:t>Service Flows</w:t>
      </w:r>
      <w:bookmarkEnd w:id="48"/>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4D8B5B8C"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enter normal working mode which means it can start to capture the traffic participants.</w:t>
      </w:r>
    </w:p>
    <w:p w14:paraId="361AD8FA" w14:textId="2F32610B"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  Vehicles without driver are equipped a 5G UE module.</w:t>
      </w:r>
    </w:p>
    <w:p w14:paraId="3F02CE48" w14:textId="57E9D1FE" w:rsidR="00555AA9" w:rsidRPr="0045440E" w:rsidRDefault="00555AA9" w:rsidP="0067342C">
      <w:pPr>
        <w:pStyle w:val="B1"/>
      </w:pPr>
      <w:r w:rsidRPr="0045440E">
        <w:t xml:space="preserve">4. </w:t>
      </w:r>
      <w:r w:rsidR="00343B7C">
        <w:tab/>
      </w:r>
      <w:r w:rsidRPr="0045440E">
        <w:t>The traffic participants including pedestrians, bicycle riders, vehicles, via 5G UE, send their real</w:t>
      </w:r>
      <w:r>
        <w:t>-</w:t>
      </w:r>
      <w:r w:rsidRPr="0045440E">
        <w:t xml:space="preserve">time information towards the server. </w:t>
      </w:r>
      <w:r>
        <w:t xml:space="preserve">The real-time status information includes </w:t>
      </w:r>
      <w:r w:rsidRPr="006E3293">
        <w:rPr>
          <w:lang w:val="en-US" w:eastAsia="zh-CN"/>
        </w:rPr>
        <w:t xml:space="preserve">position, speed, </w:t>
      </w:r>
      <w:r w:rsidR="00216A9A">
        <w:rPr>
          <w:lang w:val="en-US" w:eastAsia="zh-CN"/>
        </w:rPr>
        <w:t>direction</w:t>
      </w:r>
      <w:r w:rsidRPr="006E3293">
        <w:rPr>
          <w:lang w:val="en-US" w:eastAsia="zh-CN"/>
        </w:rPr>
        <w:t>, brake status</w:t>
      </w:r>
      <w:r>
        <w:rPr>
          <w:lang w:val="en-US" w:eastAsia="zh-CN"/>
        </w:rPr>
        <w:t xml:space="preserve"> etc.</w:t>
      </w:r>
      <w:r>
        <w:rPr>
          <w:rFonts w:hint="eastAsia"/>
        </w:rPr>
        <w:t xml:space="preserve"> </w:t>
      </w:r>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r w:rsidRPr="0045440E">
        <w:t xml:space="preserve">These traffic participant acts as </w:t>
      </w:r>
      <w:r w:rsidR="00216A9A">
        <w:t>physical</w:t>
      </w:r>
      <w:r w:rsidR="00216A9A" w:rsidRPr="0045440E">
        <w:t xml:space="preserve"> </w:t>
      </w:r>
      <w:r w:rsidRPr="0045440E">
        <w:t>objects in physical world</w:t>
      </w:r>
      <w:r w:rsidR="00216A9A">
        <w:t xml:space="preserve"> which</w:t>
      </w:r>
      <w:r w:rsidR="00216A9A" w:rsidRPr="0045440E">
        <w:t xml:space="preserve"> </w:t>
      </w:r>
      <w:r w:rsidRPr="0045440E">
        <w:t>actually send their property and status information to digital-twins objects in a virtual world.</w:t>
      </w:r>
      <w:r>
        <w:t xml:space="preserve">  These real-time information may include structured and unstructured data.  S</w:t>
      </w:r>
      <w:r w:rsidRPr="005D467C">
        <w:t xml:space="preserve">tructured data normally means data which has been processed and thus formatted in a certain way, can be easily stored </w:t>
      </w:r>
      <w:r>
        <w:t xml:space="preserve">in database </w:t>
      </w:r>
      <w:r w:rsidRPr="005D467C">
        <w:t>and when transmitted via 5G wireless network, normally less transmission resource (e.g. lower data rate) is needed.  Unstructured data are not formatted in a certain and pre-defined way and is not easy to store in database and when transmitting over 5G network, more transmission resource would be needed.</w:t>
      </w:r>
    </w:p>
    <w:p w14:paraId="69B0635D" w14:textId="4029CF3F" w:rsidR="00555AA9" w:rsidRDefault="00555AA9" w:rsidP="0067342C">
      <w:pPr>
        <w:pStyle w:val="B1"/>
      </w:pPr>
      <w:r w:rsidRPr="0045440E">
        <w:lastRenderedPageBreak/>
        <w:t xml:space="preserve">5. </w:t>
      </w:r>
      <w:r w:rsidR="00343B7C">
        <w:tab/>
      </w:r>
      <w:r w:rsidRPr="0045440E">
        <w:t>Within the mobile metaverse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Pr="0045440E">
        <w:t>.</w:t>
      </w:r>
      <w:r>
        <w:t xml:space="preserve">  The virtual objects can also interact with each other within virtual world and interact with physical objects via 5GS.  </w:t>
      </w:r>
      <w:r w:rsidR="00216A9A" w:rsidRPr="0013767D">
        <w:t xml:space="preserve">Having interaction among virtual and physical objects is essential and beneficial to support traffic simulation and situational awareness as the virtual objects can also have their intelligence which allow them to request telemetry from physical objects or other virtual objects.  Thus not only the physical but also virtual objects need to interact via 5GS and they need to be identified.  </w:t>
      </w:r>
      <w:r w:rsidR="00216A9A" w:rsidRPr="0013767D">
        <w:rPr>
          <w:rFonts w:hint="eastAsia"/>
        </w:rPr>
        <w:t>Interaction means the physical objects deliver real-time status data to digital twin i.e. virtual objects in one direction, and the virtual objects can also send alert or other information to physical objects.  Such interaction need to be realized via 5GS because the physical objects like vehicle or human need to use 5G UE to access the 5GS using 5G resources to establish connection with 5GS QoS support.</w:t>
      </w:r>
      <w:r w:rsidR="00216A9A" w:rsidRPr="0013767D">
        <w:t xml:space="preserve">  Identification of these physical and virtual objects by 5GS and thus associating them is needed to support such interaction, meanwhile, f</w:t>
      </w:r>
      <w:r w:rsidR="00216A9A" w:rsidRPr="009C25D2">
        <w:t>rom</w:t>
      </w:r>
      <w:r w:rsidR="00216A9A" w:rsidRPr="009C25D2">
        <w:rPr>
          <w:lang w:eastAsia="zh-CN"/>
        </w:rPr>
        <w:t xml:space="preserve"> 5GS perspective, this make it easier for the 5GS, based on operator policy with 3rd party, to provide bearer services with corresponding QoS guarantee for both physical and virtual objects as they can be seen as UE for 5GS.</w:t>
      </w:r>
      <w:r w:rsidR="00216A9A">
        <w:rPr>
          <w:lang w:eastAsia="zh-CN"/>
        </w:rPr>
        <w:t xml:space="preserve"> </w:t>
      </w:r>
      <w:r>
        <w:t>It is noted that physical objects may include static and dynamic ones.  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216A9A">
        <w:t xml:space="preserve"> </w:t>
      </w:r>
      <w:r w:rsidR="00216A9A" w:rsidRPr="0013767D">
        <w:t xml:space="preserve">Theses physical objects may or may not have dedicated UEs.  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the mobile metaverse.  The communication module can be wired node or wireless UE.</w:t>
      </w:r>
    </w:p>
    <w:p w14:paraId="2EE0E45E" w14:textId="53BEFE02" w:rsidR="00555AA9" w:rsidRPr="0045440E" w:rsidRDefault="00555AA9" w:rsidP="0067342C">
      <w:pPr>
        <w:pStyle w:val="B1"/>
      </w:pPr>
      <w:r w:rsidRPr="0045440E">
        <w:t xml:space="preserve">6. </w:t>
      </w:r>
      <w:r w:rsidR="00343B7C">
        <w:tab/>
      </w:r>
      <w:r w:rsidRPr="0045440E">
        <w:t>Traffic flow simulation are conducted which can predict whether there will be traffic jam and which path is optimal for a certain vehicle and generate traffic assistance or guidance in a real-time manner towards the traffic participants.</w:t>
      </w:r>
    </w:p>
    <w:p w14:paraId="04A5AE1D" w14:textId="5738C0DC" w:rsidR="00555AA9" w:rsidRPr="006B1FD5" w:rsidRDefault="00555AA9" w:rsidP="0067342C">
      <w:pPr>
        <w:pStyle w:val="B1"/>
      </w:pPr>
      <w:r w:rsidRPr="0045440E">
        <w:t xml:space="preserve">7. </w:t>
      </w:r>
      <w:r w:rsidR="00343B7C">
        <w:tab/>
      </w:r>
      <w:r w:rsidRPr="0045440E">
        <w:t>The mobile metaverse server send the traffic assistance or guidance information to the UE which serves the pedestrian, bicycle rider, vehicle driver or autonomous vehicle.</w:t>
      </w:r>
    </w:p>
    <w:p w14:paraId="63153858" w14:textId="6918036B" w:rsidR="00555AA9" w:rsidRPr="000D6532" w:rsidRDefault="00555AA9" w:rsidP="00555AA9">
      <w:pPr>
        <w:pStyle w:val="3"/>
      </w:pPr>
      <w:bookmarkStart w:id="49" w:name="_Toc355779207"/>
      <w:bookmarkStart w:id="50" w:name="_Toc354586745"/>
      <w:bookmarkStart w:id="51" w:name="_Toc354590104"/>
      <w:bookmarkStart w:id="52" w:name="_Toc113265366"/>
      <w:bookmarkEnd w:id="49"/>
      <w:bookmarkEnd w:id="50"/>
      <w:bookmarkEnd w:id="51"/>
      <w:r>
        <w:t>5.2</w:t>
      </w:r>
      <w:r w:rsidRPr="000D6532">
        <w:t>.4</w:t>
      </w:r>
      <w:r w:rsidRPr="000D6532">
        <w:tab/>
      </w:r>
      <w:r>
        <w:t>P</w:t>
      </w:r>
      <w:r w:rsidRPr="000D6532">
        <w:t>ost-conditions</w:t>
      </w:r>
      <w:bookmarkEnd w:id="52"/>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1F0072CA" w:rsidR="00555AA9" w:rsidRPr="0045440E" w:rsidRDefault="00555AA9" w:rsidP="00343B7C">
      <w:pPr>
        <w:pStyle w:val="B1"/>
      </w:pPr>
      <w:r>
        <w:rPr>
          <w:rFonts w:hint="eastAsia"/>
        </w:rPr>
        <w:t>2</w:t>
      </w:r>
      <w:r>
        <w:t xml:space="preserve">.  </w:t>
      </w:r>
      <w:r w:rsidR="00343B7C">
        <w:tab/>
      </w:r>
      <w:r>
        <w:t xml:space="preserve">Both UEs serving the </w:t>
      </w:r>
      <w:r w:rsidR="00216A9A">
        <w:t xml:space="preserve">physical </w:t>
      </w:r>
      <w:r>
        <w:t>objects and the digital twins objects of the UEs can be identified by the mobile metaverse.</w:t>
      </w:r>
    </w:p>
    <w:p w14:paraId="442E7380" w14:textId="54AD8B1D" w:rsidR="00555AA9" w:rsidRPr="000D6532" w:rsidRDefault="00555AA9" w:rsidP="00555AA9">
      <w:pPr>
        <w:pStyle w:val="3"/>
      </w:pPr>
      <w:bookmarkStart w:id="53" w:name="_Toc355779209"/>
      <w:bookmarkStart w:id="54" w:name="_Toc354586747"/>
      <w:bookmarkStart w:id="55" w:name="_Toc354590106"/>
      <w:bookmarkStart w:id="56" w:name="_Toc113265367"/>
      <w:bookmarkEnd w:id="53"/>
      <w:bookmarkEnd w:id="54"/>
      <w:bookmarkEnd w:id="55"/>
      <w:r>
        <w:t>5.2</w:t>
      </w:r>
      <w:r w:rsidRPr="000D6532">
        <w:t>.5</w:t>
      </w:r>
      <w:r w:rsidRPr="000D6532">
        <w:tab/>
      </w:r>
      <w:r>
        <w:t>Existing</w:t>
      </w:r>
      <w:r w:rsidRPr="000D6532">
        <w:t xml:space="preserve"> </w:t>
      </w:r>
      <w:r>
        <w:t>features partly or fully covering the use case functionality</w:t>
      </w:r>
      <w:bookmarkEnd w:id="56"/>
    </w:p>
    <w:p w14:paraId="4511E18C" w14:textId="77777777" w:rsidR="00555AA9" w:rsidRPr="0045440E" w:rsidRDefault="00555AA9" w:rsidP="00555AA9">
      <w:pPr>
        <w:jc w:val="both"/>
      </w:pPr>
      <w:r>
        <w:t>QoS framework of 5G system has been defined to support low latency, high reliability or high data rate transmission of application layer data traffic.</w:t>
      </w:r>
    </w:p>
    <w:p w14:paraId="5A068EDA" w14:textId="76846CBB" w:rsidR="00555AA9" w:rsidRPr="000D6532" w:rsidRDefault="00555AA9" w:rsidP="00555AA9">
      <w:pPr>
        <w:pStyle w:val="3"/>
      </w:pPr>
      <w:bookmarkStart w:id="57" w:name="_Toc113265368"/>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7"/>
    </w:p>
    <w:p w14:paraId="48A3169D" w14:textId="15A731E1" w:rsidR="00555AA9" w:rsidRPr="005D467C" w:rsidRDefault="00555AA9" w:rsidP="00555AA9">
      <w:pPr>
        <w:jc w:val="both"/>
      </w:pPr>
      <w:r w:rsidRPr="005D467C">
        <w:rPr>
          <w:lang w:eastAsia="zh-CN"/>
        </w:rPr>
        <w:t xml:space="preserve">[PR </w:t>
      </w:r>
      <w:r w:rsidR="00343B7C">
        <w:rPr>
          <w:lang w:eastAsia="zh-CN"/>
        </w:rPr>
        <w:t>2</w:t>
      </w:r>
      <w:r w:rsidRPr="005D467C">
        <w:rPr>
          <w:lang w:eastAsia="zh-CN"/>
        </w:rPr>
        <w:t xml:space="preserve">.1.6-1] </w:t>
      </w:r>
      <w:r w:rsidRPr="005D467C">
        <w:t xml:space="preserve">The 5G system shall </w:t>
      </w:r>
      <w:r w:rsidR="00216A9A">
        <w:t>be able to support the following KPIs for</w:t>
      </w:r>
      <w:r w:rsidRPr="005D467C">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8D5067">
        <w:trPr>
          <w:tblHeader/>
        </w:trPr>
        <w:tc>
          <w:tcPr>
            <w:tcW w:w="1190" w:type="dxa"/>
            <w:vMerge w:val="restart"/>
          </w:tcPr>
          <w:p w14:paraId="52C030F8" w14:textId="77777777" w:rsidR="00216A9A" w:rsidRPr="0013767D" w:rsidRDefault="00216A9A" w:rsidP="008D5067">
            <w:pPr>
              <w:keepNext/>
              <w:keepLines/>
              <w:spacing w:after="0"/>
              <w:jc w:val="center"/>
              <w:rPr>
                <w:rFonts w:ascii="Arial" w:hAnsi="Arial"/>
                <w:b/>
                <w:sz w:val="16"/>
              </w:rPr>
            </w:pPr>
            <w:r w:rsidRPr="0013767D">
              <w:rPr>
                <w:rFonts w:ascii="Arial" w:hAnsi="Arial" w:hint="eastAsia"/>
                <w:b/>
                <w:sz w:val="16"/>
              </w:rPr>
              <w:lastRenderedPageBreak/>
              <w:t>Use Cases</w:t>
            </w:r>
          </w:p>
        </w:tc>
        <w:tc>
          <w:tcPr>
            <w:tcW w:w="4588" w:type="dxa"/>
            <w:gridSpan w:val="4"/>
          </w:tcPr>
          <w:p w14:paraId="32238218"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Characteristic parameter (KPI)</w:t>
            </w:r>
          </w:p>
        </w:tc>
        <w:tc>
          <w:tcPr>
            <w:tcW w:w="4111" w:type="dxa"/>
            <w:gridSpan w:val="3"/>
          </w:tcPr>
          <w:p w14:paraId="1742B10E"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Influence quantity</w:t>
            </w:r>
          </w:p>
        </w:tc>
      </w:tr>
      <w:tr w:rsidR="00216A9A" w:rsidRPr="0013767D" w14:paraId="75DC65DA" w14:textId="77777777" w:rsidTr="008D5067">
        <w:trPr>
          <w:tblHeader/>
        </w:trPr>
        <w:tc>
          <w:tcPr>
            <w:tcW w:w="1190" w:type="dxa"/>
            <w:vMerge/>
          </w:tcPr>
          <w:p w14:paraId="34C56D98" w14:textId="77777777" w:rsidR="00216A9A" w:rsidRPr="0013767D" w:rsidRDefault="00216A9A" w:rsidP="008D5067">
            <w:pPr>
              <w:keepNext/>
              <w:keepLines/>
              <w:spacing w:after="0"/>
              <w:jc w:val="center"/>
              <w:rPr>
                <w:rFonts w:ascii="Arial" w:eastAsia="Calibri" w:hAnsi="Arial"/>
                <w:b/>
                <w:sz w:val="18"/>
              </w:rPr>
            </w:pPr>
          </w:p>
        </w:tc>
        <w:tc>
          <w:tcPr>
            <w:tcW w:w="1191" w:type="dxa"/>
          </w:tcPr>
          <w:p w14:paraId="150A1EA3"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Max allowed end-to-end latency</w:t>
            </w:r>
          </w:p>
        </w:tc>
        <w:tc>
          <w:tcPr>
            <w:tcW w:w="1191" w:type="dxa"/>
          </w:tcPr>
          <w:p w14:paraId="40461274"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Service bit rate: user-experienced data rate</w:t>
            </w:r>
          </w:p>
        </w:tc>
        <w:tc>
          <w:tcPr>
            <w:tcW w:w="1216" w:type="dxa"/>
          </w:tcPr>
          <w:p w14:paraId="5B3ED1AB"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Reliability</w:t>
            </w:r>
          </w:p>
        </w:tc>
        <w:tc>
          <w:tcPr>
            <w:tcW w:w="990" w:type="dxa"/>
          </w:tcPr>
          <w:p w14:paraId="13FE6BAF"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Area Traffic capacity</w:t>
            </w:r>
          </w:p>
        </w:tc>
        <w:tc>
          <w:tcPr>
            <w:tcW w:w="1701" w:type="dxa"/>
          </w:tcPr>
          <w:p w14:paraId="2275D4E5" w14:textId="77777777" w:rsidR="00216A9A" w:rsidRPr="0008021A" w:rsidRDefault="00216A9A" w:rsidP="008D5067">
            <w:pPr>
              <w:keepNext/>
              <w:keepLines/>
              <w:spacing w:after="0"/>
              <w:jc w:val="center"/>
              <w:rPr>
                <w:rFonts w:ascii="Arial" w:hAnsi="Arial"/>
                <w:b/>
                <w:sz w:val="16"/>
              </w:rPr>
            </w:pPr>
            <w:r w:rsidRPr="0008021A">
              <w:rPr>
                <w:rFonts w:ascii="Arial" w:hAnsi="Arial"/>
                <w:b/>
                <w:sz w:val="16"/>
              </w:rPr>
              <w:t>Message Data Volume (bits)</w:t>
            </w:r>
          </w:p>
        </w:tc>
        <w:tc>
          <w:tcPr>
            <w:tcW w:w="1134" w:type="dxa"/>
          </w:tcPr>
          <w:p w14:paraId="1D751123"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Frequency</w:t>
            </w:r>
          </w:p>
          <w:p w14:paraId="2F1F2B2E" w14:textId="77777777" w:rsidR="00216A9A" w:rsidRPr="0013767D" w:rsidRDefault="00216A9A" w:rsidP="008D5067">
            <w:pPr>
              <w:keepNext/>
              <w:keepLines/>
              <w:spacing w:after="0"/>
              <w:jc w:val="center"/>
              <w:rPr>
                <w:rFonts w:ascii="Arial" w:hAnsi="Arial"/>
                <w:b/>
                <w:sz w:val="16"/>
                <w:lang w:eastAsia="zh-CN"/>
              </w:rPr>
            </w:pPr>
            <w:r w:rsidRPr="0013767D">
              <w:rPr>
                <w:rFonts w:ascii="Arial" w:hAnsi="Arial" w:hint="eastAsia"/>
                <w:b/>
                <w:sz w:val="16"/>
                <w:lang w:eastAsia="zh-CN"/>
              </w:rPr>
              <w:t>(</w:t>
            </w:r>
            <w:r w:rsidRPr="0013767D">
              <w:rPr>
                <w:rFonts w:ascii="Arial" w:hAnsi="Arial"/>
                <w:b/>
                <w:sz w:val="16"/>
                <w:lang w:eastAsia="zh-CN"/>
              </w:rPr>
              <w:t>Hz)</w:t>
            </w:r>
          </w:p>
        </w:tc>
        <w:tc>
          <w:tcPr>
            <w:tcW w:w="1276" w:type="dxa"/>
          </w:tcPr>
          <w:p w14:paraId="59C857C7"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Service Area</w:t>
            </w:r>
          </w:p>
        </w:tc>
      </w:tr>
      <w:tr w:rsidR="00216A9A" w:rsidRPr="0013767D" w14:paraId="7CDD81AC" w14:textId="77777777" w:rsidTr="008D5067">
        <w:trPr>
          <w:trHeight w:val="2212"/>
          <w:tblHeader/>
        </w:trPr>
        <w:tc>
          <w:tcPr>
            <w:tcW w:w="1190" w:type="dxa"/>
          </w:tcPr>
          <w:p w14:paraId="233C4000" w14:textId="77777777" w:rsidR="00216A9A" w:rsidRPr="0013767D" w:rsidRDefault="00216A9A" w:rsidP="008D5067">
            <w:pPr>
              <w:keepNext/>
              <w:keepLines/>
              <w:spacing w:after="0"/>
              <w:rPr>
                <w:rFonts w:ascii="Arial" w:hAnsi="Arial"/>
                <w:sz w:val="16"/>
              </w:rPr>
            </w:pPr>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p>
        </w:tc>
        <w:tc>
          <w:tcPr>
            <w:tcW w:w="1191" w:type="dxa"/>
          </w:tcPr>
          <w:p w14:paraId="597017BD" w14:textId="77777777" w:rsidR="00216A9A" w:rsidRPr="0013767D" w:rsidRDefault="00216A9A" w:rsidP="008D5067">
            <w:pPr>
              <w:keepNext/>
              <w:keepLines/>
              <w:spacing w:after="0"/>
              <w:jc w:val="center"/>
              <w:rPr>
                <w:rFonts w:ascii="Arial" w:hAnsi="Arial"/>
                <w:sz w:val="16"/>
              </w:rPr>
            </w:pPr>
            <w:r w:rsidRPr="0013767D">
              <w:rPr>
                <w:rFonts w:ascii="Arial" w:hAnsi="Arial"/>
                <w:sz w:val="16"/>
              </w:rPr>
              <w:t xml:space="preserve"> [5-20] </w:t>
            </w:r>
            <w:r w:rsidRPr="0013767D">
              <w:rPr>
                <w:rFonts w:ascii="Arial" w:hAnsi="Arial" w:hint="eastAsia"/>
                <w:sz w:val="16"/>
              </w:rPr>
              <w:t>ms</w:t>
            </w:r>
            <w:r w:rsidRPr="0013767D">
              <w:rPr>
                <w:rFonts w:ascii="Arial" w:hAnsi="Arial"/>
                <w:sz w:val="16"/>
              </w:rPr>
              <w:t xml:space="preserve"> (NOTE 1)</w:t>
            </w:r>
          </w:p>
          <w:p w14:paraId="3C4BA266" w14:textId="77777777" w:rsidR="00216A9A" w:rsidRPr="0013767D" w:rsidRDefault="00216A9A" w:rsidP="008D5067">
            <w:pPr>
              <w:keepNext/>
              <w:keepLines/>
              <w:spacing w:after="0"/>
              <w:jc w:val="center"/>
              <w:rPr>
                <w:rFonts w:ascii="Arial" w:hAnsi="Arial"/>
                <w:sz w:val="16"/>
              </w:rPr>
            </w:pPr>
          </w:p>
        </w:tc>
        <w:tc>
          <w:tcPr>
            <w:tcW w:w="1191" w:type="dxa"/>
          </w:tcPr>
          <w:p w14:paraId="3CA1FCBF" w14:textId="5D4E7A91" w:rsidR="00216A9A" w:rsidRPr="0013767D" w:rsidRDefault="00216A9A" w:rsidP="008D5067">
            <w:pPr>
              <w:keepNext/>
              <w:keepLines/>
              <w:spacing w:after="0"/>
              <w:rPr>
                <w:rFonts w:ascii="Arial" w:hAnsi="Arial"/>
                <w:sz w:val="16"/>
                <w:lang w:val="en-US" w:eastAsia="zh-CN"/>
              </w:rPr>
            </w:pPr>
            <w:r w:rsidRPr="0013767D">
              <w:rPr>
                <w:rFonts w:ascii="Arial" w:hAnsi="Arial"/>
                <w:sz w:val="16"/>
              </w:rPr>
              <w:t>[10~100 Mbit/s] [</w:t>
            </w:r>
            <w:r w:rsidR="00857509">
              <w:rPr>
                <w:rFonts w:ascii="Arial" w:hAnsi="Arial"/>
                <w:sz w:val="16"/>
              </w:rPr>
              <w:t>2</w:t>
            </w:r>
            <w:r w:rsidRPr="0013767D">
              <w:rPr>
                <w:rFonts w:ascii="Arial" w:hAnsi="Arial"/>
                <w:sz w:val="16"/>
              </w:rPr>
              <w:t>5]</w:t>
            </w:r>
            <w:r w:rsidRPr="0013767D">
              <w:rPr>
                <w:rFonts w:ascii="Arial" w:hAnsi="Arial"/>
                <w:sz w:val="16"/>
                <w:lang w:val="en-US" w:eastAsia="zh-CN"/>
              </w:rPr>
              <w:t>[NOTE 6]</w:t>
            </w:r>
          </w:p>
          <w:p w14:paraId="2D69EF20" w14:textId="77777777" w:rsidR="00216A9A" w:rsidRPr="0013767D" w:rsidRDefault="00216A9A" w:rsidP="008D5067">
            <w:pPr>
              <w:keepNext/>
              <w:keepLines/>
              <w:spacing w:after="0"/>
              <w:rPr>
                <w:rFonts w:ascii="Arial" w:hAnsi="Arial"/>
                <w:sz w:val="16"/>
                <w:lang w:val="en-US" w:eastAsia="zh-CN"/>
              </w:rPr>
            </w:pPr>
          </w:p>
        </w:tc>
        <w:tc>
          <w:tcPr>
            <w:tcW w:w="1216" w:type="dxa"/>
          </w:tcPr>
          <w:p w14:paraId="540759E4" w14:textId="77777777" w:rsidR="00216A9A" w:rsidRPr="0013767D" w:rsidRDefault="00216A9A" w:rsidP="008D5067">
            <w:pPr>
              <w:keepNext/>
              <w:keepLines/>
              <w:spacing w:after="0"/>
              <w:ind w:firstLineChars="100" w:firstLine="160"/>
              <w:rPr>
                <w:rFonts w:ascii="Arial" w:hAnsi="Arial"/>
                <w:sz w:val="16"/>
              </w:rPr>
            </w:pPr>
            <w:r w:rsidRPr="0013767D">
              <w:rPr>
                <w:rFonts w:ascii="Arial" w:hAnsi="Arial"/>
                <w:sz w:val="16"/>
              </w:rPr>
              <w:t>&gt; 99.9%</w:t>
            </w:r>
          </w:p>
        </w:tc>
        <w:tc>
          <w:tcPr>
            <w:tcW w:w="990" w:type="dxa"/>
          </w:tcPr>
          <w:p w14:paraId="391073AB" w14:textId="77777777" w:rsidR="00216A9A" w:rsidRPr="0013767D" w:rsidRDefault="00216A9A" w:rsidP="008D5067">
            <w:pPr>
              <w:keepNext/>
              <w:keepLines/>
              <w:spacing w:after="0"/>
              <w:rPr>
                <w:rFonts w:ascii="Arial" w:hAnsi="Arial"/>
                <w:sz w:val="16"/>
              </w:rPr>
            </w:pPr>
            <w:r w:rsidRPr="0013767D">
              <w:rPr>
                <w:rFonts w:ascii="Arial" w:hAnsi="Arial"/>
                <w:sz w:val="16"/>
              </w:rPr>
              <w:t>[~39.6  Tbit/s/km</w:t>
            </w:r>
            <w:r w:rsidRPr="0013767D">
              <w:rPr>
                <w:rFonts w:ascii="Arial" w:hAnsi="Arial"/>
                <w:sz w:val="16"/>
                <w:vertAlign w:val="superscript"/>
              </w:rPr>
              <w:t>2</w:t>
            </w:r>
            <w:r w:rsidRPr="0013767D">
              <w:rPr>
                <w:rFonts w:ascii="Arial" w:hAnsi="Arial"/>
                <w:sz w:val="16"/>
              </w:rPr>
              <w:t xml:space="preserve"> ] </w:t>
            </w:r>
          </w:p>
          <w:p w14:paraId="473239EB" w14:textId="77777777" w:rsidR="00216A9A" w:rsidRPr="0013767D" w:rsidRDefault="00216A9A" w:rsidP="008D5067">
            <w:pPr>
              <w:keepNext/>
              <w:keepLines/>
              <w:spacing w:after="0"/>
              <w:rPr>
                <w:rFonts w:ascii="Arial" w:hAnsi="Arial"/>
                <w:sz w:val="16"/>
              </w:rPr>
            </w:pPr>
            <w:r w:rsidRPr="0013767D">
              <w:rPr>
                <w:rFonts w:ascii="Arial" w:hAnsi="Arial" w:hint="eastAsia"/>
                <w:sz w:val="16"/>
              </w:rPr>
              <w:t>(</w:t>
            </w:r>
            <w:r w:rsidRPr="0013767D">
              <w:rPr>
                <w:rFonts w:ascii="Arial" w:hAnsi="Arial"/>
                <w:sz w:val="16"/>
              </w:rPr>
              <w:t>NOTE 5)</w:t>
            </w:r>
          </w:p>
        </w:tc>
        <w:tc>
          <w:tcPr>
            <w:tcW w:w="1701" w:type="dxa"/>
          </w:tcPr>
          <w:p w14:paraId="6CE4BB31" w14:textId="77777777" w:rsidR="00216A9A" w:rsidRPr="0013767D" w:rsidRDefault="00216A9A" w:rsidP="008D5067">
            <w:pPr>
              <w:keepNext/>
              <w:keepLines/>
              <w:spacing w:after="0"/>
              <w:rPr>
                <w:rFonts w:ascii="Arial" w:hAnsi="Arial"/>
                <w:sz w:val="16"/>
              </w:rPr>
            </w:pPr>
            <w:r w:rsidRPr="0013767D">
              <w:rPr>
                <w:rFonts w:ascii="Arial" w:hAnsi="Arial"/>
                <w:sz w:val="16"/>
              </w:rPr>
              <w:t>Typical data:</w:t>
            </w:r>
          </w:p>
          <w:p w14:paraId="1DEE4A4D" w14:textId="77777777" w:rsidR="00216A9A" w:rsidRPr="0013767D" w:rsidRDefault="00216A9A" w:rsidP="008D5067">
            <w:pPr>
              <w:keepNext/>
              <w:keepLines/>
              <w:spacing w:after="0"/>
              <w:rPr>
                <w:rFonts w:ascii="Arial" w:hAnsi="Arial"/>
                <w:sz w:val="16"/>
              </w:rPr>
            </w:pPr>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p>
          <w:p w14:paraId="59A53D6B" w14:textId="77777777" w:rsidR="00216A9A" w:rsidRPr="0013767D" w:rsidRDefault="00216A9A" w:rsidP="008D5067">
            <w:pPr>
              <w:keepNext/>
              <w:keepLines/>
              <w:spacing w:after="0"/>
              <w:rPr>
                <w:rFonts w:ascii="Arial" w:hAnsi="Arial"/>
                <w:sz w:val="16"/>
              </w:rPr>
            </w:pPr>
            <w:r w:rsidRPr="0013767D">
              <w:rPr>
                <w:rFonts w:ascii="Arial" w:hAnsi="Arial"/>
                <w:sz w:val="16"/>
              </w:rPr>
              <w:t>LiDAR: 90M per sensor (unstructured)</w:t>
            </w:r>
          </w:p>
          <w:p w14:paraId="33321CB8" w14:textId="77777777" w:rsidR="00216A9A" w:rsidRPr="0013767D" w:rsidRDefault="00216A9A" w:rsidP="008D5067">
            <w:pPr>
              <w:keepNext/>
              <w:keepLines/>
              <w:spacing w:after="0"/>
              <w:rPr>
                <w:rFonts w:ascii="Arial" w:hAnsi="Arial"/>
                <w:sz w:val="16"/>
              </w:rPr>
            </w:pPr>
            <w:r w:rsidRPr="0013767D">
              <w:rPr>
                <w:rFonts w:ascii="Arial" w:hAnsi="Arial"/>
                <w:sz w:val="16"/>
              </w:rPr>
              <w:t>Radar: 10M per sensor (unstructured)</w:t>
            </w:r>
          </w:p>
          <w:p w14:paraId="2484996F" w14:textId="77777777" w:rsidR="00216A9A" w:rsidRPr="0013767D" w:rsidRDefault="00216A9A" w:rsidP="008D5067">
            <w:pPr>
              <w:keepNext/>
              <w:keepLines/>
              <w:spacing w:after="0"/>
              <w:rPr>
                <w:rFonts w:ascii="Arial" w:hAnsi="Arial"/>
                <w:sz w:val="16"/>
                <w:lang w:eastAsia="zh-CN"/>
              </w:rPr>
            </w:pPr>
          </w:p>
          <w:p w14:paraId="0DFF01F5" w14:textId="77777777" w:rsidR="00216A9A" w:rsidRPr="0013767D" w:rsidRDefault="00216A9A" w:rsidP="008D5067">
            <w:pPr>
              <w:keepNext/>
              <w:keepLines/>
              <w:spacing w:after="0"/>
              <w:rPr>
                <w:rFonts w:ascii="Arial" w:hAnsi="Arial"/>
                <w:sz w:val="16"/>
                <w:lang w:eastAsia="zh-CN"/>
              </w:rPr>
            </w:pPr>
            <w:r w:rsidRPr="0013767D">
              <w:rPr>
                <w:rFonts w:ascii="Arial" w:hAnsi="Arial"/>
                <w:sz w:val="16"/>
                <w:lang w:eastAsia="zh-CN"/>
              </w:rPr>
              <w:t>Real-time Status information including Telemetry data:</w:t>
            </w:r>
          </w:p>
          <w:p w14:paraId="0AFAC430" w14:textId="77777777" w:rsidR="00216A9A" w:rsidRPr="0013767D" w:rsidRDefault="00216A9A" w:rsidP="008D5067">
            <w:pPr>
              <w:keepNext/>
              <w:keepLines/>
              <w:spacing w:after="0"/>
              <w:rPr>
                <w:rFonts w:ascii="Arial" w:hAnsi="Arial"/>
                <w:sz w:val="16"/>
                <w:lang w:eastAsia="zh-CN"/>
              </w:rPr>
            </w:pPr>
            <w:r w:rsidRPr="0013767D">
              <w:rPr>
                <w:rFonts w:ascii="Arial" w:hAnsi="Arial"/>
                <w:sz w:val="16"/>
                <w:lang w:eastAsia="zh-CN"/>
              </w:rPr>
              <w:t>[&lt; 50K]  per sensor/vehicle/VRU</w:t>
            </w:r>
          </w:p>
          <w:p w14:paraId="5145110C" w14:textId="77777777" w:rsidR="00216A9A" w:rsidRPr="0013767D" w:rsidRDefault="00216A9A" w:rsidP="008D5067">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structured)</w:t>
            </w:r>
          </w:p>
          <w:p w14:paraId="61ABC842" w14:textId="77777777" w:rsidR="00216A9A" w:rsidRPr="0013767D" w:rsidRDefault="00216A9A" w:rsidP="008D5067">
            <w:pPr>
              <w:keepNext/>
              <w:keepLines/>
              <w:spacing w:after="0"/>
              <w:rPr>
                <w:rFonts w:ascii="Arial" w:hAnsi="Arial"/>
                <w:sz w:val="16"/>
                <w:lang w:eastAsia="zh-CN"/>
              </w:rPr>
            </w:pPr>
          </w:p>
          <w:p w14:paraId="162E7015" w14:textId="77777777" w:rsidR="00216A9A" w:rsidRPr="0013767D" w:rsidRDefault="00216A9A" w:rsidP="008D5067">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2)</w:t>
            </w:r>
          </w:p>
        </w:tc>
        <w:tc>
          <w:tcPr>
            <w:tcW w:w="1134" w:type="dxa"/>
          </w:tcPr>
          <w:p w14:paraId="0E8EA2E2" w14:textId="77777777" w:rsidR="00216A9A" w:rsidRPr="0013767D" w:rsidRDefault="00216A9A" w:rsidP="008D5067">
            <w:pPr>
              <w:keepNext/>
              <w:keepLines/>
              <w:spacing w:after="0"/>
              <w:jc w:val="center"/>
              <w:rPr>
                <w:rFonts w:ascii="Arial" w:hAnsi="Arial"/>
                <w:sz w:val="16"/>
              </w:rPr>
            </w:pPr>
            <w:r w:rsidRPr="0013767D">
              <w:rPr>
                <w:rFonts w:ascii="Arial" w:hAnsi="Arial"/>
                <w:sz w:val="16"/>
              </w:rPr>
              <w:t>10~50</w:t>
            </w:r>
          </w:p>
          <w:p w14:paraId="110B75FF" w14:textId="77777777" w:rsidR="00216A9A" w:rsidRPr="0013767D" w:rsidRDefault="00216A9A" w:rsidP="008D5067">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3)</w:t>
            </w:r>
          </w:p>
        </w:tc>
        <w:tc>
          <w:tcPr>
            <w:tcW w:w="1276" w:type="dxa"/>
          </w:tcPr>
          <w:p w14:paraId="7FBA6C75" w14:textId="77777777" w:rsidR="00216A9A" w:rsidRPr="0013767D" w:rsidRDefault="00216A9A" w:rsidP="008D5067">
            <w:pPr>
              <w:keepNext/>
              <w:keepLines/>
              <w:spacing w:after="0"/>
              <w:jc w:val="center"/>
              <w:rPr>
                <w:rFonts w:ascii="Arial" w:hAnsi="Arial"/>
                <w:sz w:val="16"/>
                <w:lang w:eastAsia="zh-CN"/>
              </w:rPr>
            </w:pPr>
            <w:r w:rsidRPr="0013767D">
              <w:rPr>
                <w:rFonts w:ascii="Arial" w:hAnsi="Arial" w:hint="eastAsia"/>
                <w:sz w:val="16"/>
                <w:lang w:eastAsia="zh-CN"/>
              </w:rPr>
              <w:t>C</w:t>
            </w:r>
            <w:r w:rsidRPr="0013767D">
              <w:rPr>
                <w:rFonts w:ascii="Arial" w:hAnsi="Arial"/>
                <w:sz w:val="16"/>
                <w:lang w:eastAsia="zh-CN"/>
              </w:rPr>
              <w:t>ity or Country wise</w:t>
            </w:r>
          </w:p>
          <w:p w14:paraId="2DDFC6E1" w14:textId="77777777" w:rsidR="00216A9A" w:rsidRPr="0013767D" w:rsidRDefault="00216A9A" w:rsidP="008D5067">
            <w:pPr>
              <w:keepNext/>
              <w:keepLines/>
              <w:spacing w:after="0"/>
              <w:jc w:val="center"/>
              <w:rPr>
                <w:rFonts w:ascii="Arial" w:hAnsi="Arial"/>
                <w:sz w:val="16"/>
              </w:rPr>
            </w:pPr>
            <w:r w:rsidRPr="0013767D">
              <w:rPr>
                <w:rFonts w:ascii="Arial" w:hAnsi="Arial"/>
                <w:sz w:val="16"/>
              </w:rPr>
              <w:t>(NOTE 4)</w:t>
            </w:r>
          </w:p>
        </w:tc>
      </w:tr>
      <w:tr w:rsidR="00216A9A" w:rsidRPr="0013767D" w14:paraId="36FDC035" w14:textId="77777777" w:rsidTr="008D5067">
        <w:trPr>
          <w:tblHeader/>
        </w:trPr>
        <w:tc>
          <w:tcPr>
            <w:tcW w:w="9889" w:type="dxa"/>
            <w:gridSpan w:val="8"/>
          </w:tcPr>
          <w:p w14:paraId="58C49ED1" w14:textId="77777777" w:rsidR="00216A9A" w:rsidRPr="0013767D" w:rsidRDefault="00216A9A" w:rsidP="008D5067">
            <w:pPr>
              <w:pStyle w:val="TAN"/>
              <w:rPr>
                <w:sz w:val="16"/>
              </w:rPr>
            </w:pPr>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  Exact value is FFS</w:t>
            </w:r>
          </w:p>
          <w:p w14:paraId="0A0D912B" w14:textId="77777777" w:rsidR="00216A9A" w:rsidRPr="0013767D" w:rsidRDefault="00216A9A" w:rsidP="008D5067">
            <w:pPr>
              <w:pStyle w:val="TAN"/>
              <w:rPr>
                <w:sz w:val="16"/>
              </w:rPr>
            </w:pPr>
            <w:r w:rsidRPr="0013767D">
              <w:rPr>
                <w:sz w:val="16"/>
              </w:rPr>
              <w:t xml:space="preserve">NOTE 2: </w:t>
            </w:r>
            <w:r w:rsidRPr="0013767D">
              <w:t xml:space="preserve">    </w:t>
            </w:r>
            <w:r w:rsidRPr="0013767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  These application layer message data need to be segmented for network transport thus doesn’t mean packet size.  The real-time status information including telemetry data may be structured.</w:t>
            </w:r>
          </w:p>
          <w:p w14:paraId="4586DEE9" w14:textId="77777777" w:rsidR="00216A9A" w:rsidRPr="0013767D" w:rsidRDefault="00216A9A" w:rsidP="008D5067">
            <w:pPr>
              <w:pStyle w:val="TAN"/>
              <w:rPr>
                <w:sz w:val="16"/>
                <w:lang w:eastAsia="zh-CN"/>
              </w:rPr>
            </w:pPr>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Camera(10~50Hz).</w:t>
            </w:r>
          </w:p>
          <w:p w14:paraId="622264A3" w14:textId="77777777" w:rsidR="00216A9A" w:rsidRPr="0013767D" w:rsidRDefault="00216A9A" w:rsidP="008D5067">
            <w:pPr>
              <w:pStyle w:val="TAN"/>
              <w:rPr>
                <w:sz w:val="16"/>
              </w:rPr>
            </w:pPr>
            <w:r w:rsidRPr="0013767D">
              <w:rPr>
                <w:sz w:val="16"/>
              </w:rPr>
              <w:t xml:space="preserve">NOTE 4:   </w:t>
            </w:r>
            <w:r w:rsidRPr="0013767D">
              <w:t xml:space="preserve"> </w:t>
            </w:r>
            <w:r w:rsidRPr="0013767D">
              <w:rPr>
                <w:sz w:val="16"/>
              </w:rPr>
              <w:tab/>
              <w:t>The service area for traffic flow simulation and situational awareness depends on the actual deployment, for example, it can be deployed for a city or a district within a city or even countrywide.  In some cases a local approach (e.g. the application servers are hosted at the network edge) is preferred in order to satisfy the requirements of low latency and high reliability.</w:t>
            </w:r>
          </w:p>
          <w:p w14:paraId="5C7BB2CE" w14:textId="77777777" w:rsidR="00216A9A" w:rsidRPr="0013767D" w:rsidRDefault="00216A9A" w:rsidP="008D5067">
            <w:pPr>
              <w:pStyle w:val="TAN"/>
              <w:rPr>
                <w:sz w:val="16"/>
              </w:rPr>
            </w:pPr>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  Exact value is FFS.</w:t>
            </w:r>
          </w:p>
          <w:p w14:paraId="108770C4" w14:textId="77777777" w:rsidR="00216A9A" w:rsidRPr="0013767D" w:rsidRDefault="00216A9A" w:rsidP="008D5067">
            <w:pPr>
              <w:pStyle w:val="TAN"/>
            </w:pPr>
            <w:r w:rsidRPr="0013767D">
              <w:rPr>
                <w:rFonts w:hint="eastAsia"/>
                <w:sz w:val="16"/>
              </w:rPr>
              <w:t>N</w:t>
            </w:r>
            <w:r w:rsidRPr="0013767D">
              <w:rPr>
                <w:sz w:val="16"/>
              </w:rPr>
              <w:t xml:space="preserve">OTE 6:     User experienced data rate refers to the data rate needed for the vehicle or human,  </w:t>
            </w:r>
            <w:r>
              <w:rPr>
                <w:sz w:val="16"/>
              </w:rPr>
              <w:t>t</w:t>
            </w:r>
            <w:r w:rsidRPr="0013767D">
              <w:rPr>
                <w:sz w:val="16"/>
              </w:rPr>
              <w:t xml:space="preserve">he value is observed from industrial practice and exact value are FFS. </w:t>
            </w:r>
          </w:p>
        </w:tc>
      </w:tr>
    </w:tbl>
    <w:p w14:paraId="3F1B46D6" w14:textId="77777777" w:rsidR="00216A9A" w:rsidRDefault="00216A9A" w:rsidP="00343B7C">
      <w:pPr>
        <w:pStyle w:val="EditorsNote"/>
      </w:pPr>
    </w:p>
    <w:p w14:paraId="7D725730" w14:textId="3F8533C0" w:rsidR="00E71B4D" w:rsidRPr="000A1945" w:rsidRDefault="00E71B4D" w:rsidP="00E71B4D">
      <w:pPr>
        <w:keepNext/>
        <w:keepLines/>
        <w:overflowPunct w:val="0"/>
        <w:autoSpaceDE w:val="0"/>
        <w:autoSpaceDN w:val="0"/>
        <w:adjustRightInd w:val="0"/>
        <w:spacing w:before="180"/>
        <w:ind w:left="1134" w:hanging="1134"/>
        <w:textAlignment w:val="baseline"/>
        <w:outlineLvl w:val="1"/>
        <w:rPr>
          <w:rFonts w:ascii="Arial" w:eastAsia="DengXian" w:hAnsi="Arial"/>
          <w:sz w:val="32"/>
        </w:rPr>
      </w:pPr>
      <w:r w:rsidRPr="000A1945">
        <w:rPr>
          <w:rFonts w:ascii="Arial" w:eastAsia="DengXian" w:hAnsi="Arial"/>
          <w:sz w:val="32"/>
        </w:rPr>
        <w:t>5.</w:t>
      </w:r>
      <w:r w:rsidR="00343B7C">
        <w:rPr>
          <w:rFonts w:ascii="Arial" w:eastAsia="DengXian" w:hAnsi="Arial"/>
          <w:sz w:val="32"/>
        </w:rPr>
        <w:t>3</w:t>
      </w:r>
      <w:r w:rsidRPr="000A1945">
        <w:rPr>
          <w:rFonts w:ascii="Arial" w:eastAsia="DengXian" w:hAnsi="Arial"/>
          <w:sz w:val="32"/>
        </w:rPr>
        <w:tab/>
      </w:r>
      <w:r w:rsidR="00D34A17">
        <w:rPr>
          <w:rFonts w:ascii="Arial" w:eastAsia="DengXian" w:hAnsi="Arial"/>
          <w:sz w:val="32"/>
        </w:rPr>
        <w:t>Use case of c</w:t>
      </w:r>
      <w:r w:rsidR="00D34A17" w:rsidRPr="00292945">
        <w:rPr>
          <w:rFonts w:ascii="Arial" w:eastAsia="DengXian" w:hAnsi="Arial"/>
          <w:sz w:val="32"/>
        </w:rPr>
        <w:t xml:space="preserve">ollaborative </w:t>
      </w:r>
      <w:r>
        <w:rPr>
          <w:rFonts w:ascii="Arial" w:eastAsia="DengXian" w:hAnsi="Arial"/>
          <w:sz w:val="32"/>
        </w:rPr>
        <w:t>and c</w:t>
      </w:r>
      <w:r w:rsidRPr="004547FA">
        <w:rPr>
          <w:rFonts w:ascii="Arial" w:eastAsia="DengXian" w:hAnsi="Arial"/>
          <w:sz w:val="32"/>
        </w:rPr>
        <w:t>oncurrent engineering in product design using metaverse services</w:t>
      </w:r>
      <w:r w:rsidRPr="00F86A15">
        <w:rPr>
          <w:rFonts w:ascii="Arial" w:eastAsia="DengXian" w:hAnsi="Arial"/>
          <w:sz w:val="32"/>
        </w:rPr>
        <w:t xml:space="preserve"> </w:t>
      </w:r>
      <w:r>
        <w:rPr>
          <w:rFonts w:ascii="Arial" w:eastAsia="DengXian" w:hAnsi="Arial"/>
          <w:sz w:val="32"/>
        </w:rPr>
        <w:t xml:space="preserve"> </w:t>
      </w:r>
    </w:p>
    <w:p w14:paraId="2687BC3B" w14:textId="307C228D"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.1</w:t>
      </w:r>
      <w:r w:rsidRPr="000A1945">
        <w:rPr>
          <w:rFonts w:ascii="Arial" w:hAnsi="Arial"/>
          <w:sz w:val="28"/>
          <w:lang w:val="x-none" w:eastAsia="x-none"/>
        </w:rPr>
        <w:tab/>
        <w:t>Description</w:t>
      </w:r>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lastRenderedPageBreak/>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000000">
        <w:rPr>
          <w:noProof/>
        </w:rPr>
        <w:fldChar w:fldCharType="begin"/>
      </w:r>
      <w:r w:rsidR="00000000">
        <w:rPr>
          <w:noProof/>
        </w:rPr>
        <w:instrText xml:space="preserve"> INCLUDEPICTURE  "https://i0.wp.com/vrtech.wiki/wp-content/uploads/2021/01/Collaborative-Augmented-Reality.png?fit=1500,850&amp;ssl=1" \* MERGEFORMATINET </w:instrText>
      </w:r>
      <w:r w:rsidR="00000000">
        <w:rPr>
          <w:noProof/>
        </w:rPr>
        <w:fldChar w:fldCharType="separate"/>
      </w:r>
      <w:r w:rsidR="00896C78">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Collaborative Augmented Reality" style="width:326.3pt;height:184.8pt;mso-width-percent:0;mso-height-percent:0;mso-width-percent:0;mso-height-percent:0">
            <v:imagedata r:id="rId20" r:href="rId21"/>
          </v:shape>
        </w:pict>
      </w:r>
      <w:r w:rsidR="00000000">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24966333"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Pr="00302236">
        <w:rPr>
          <w:lang w:eastAsia="zh-CN"/>
        </w:rPr>
        <w:t>DVEs are defined as multi-user virtual realities</w:t>
      </w:r>
      <w:r>
        <w:rPr>
          <w:lang w:eastAsia="zh-CN"/>
        </w:rPr>
        <w:t xml:space="preserve"> </w:t>
      </w:r>
      <w:r w:rsidRPr="00302236">
        <w:rPr>
          <w:lang w:eastAsia="zh-CN"/>
        </w:rPr>
        <w:t>that actively support communication, collaboration,</w:t>
      </w:r>
      <w:r>
        <w:rPr>
          <w:lang w:eastAsia="zh-CN"/>
        </w:rPr>
        <w:t xml:space="preserve"> </w:t>
      </w:r>
      <w:r w:rsidRPr="00302236">
        <w:rPr>
          <w:lang w:eastAsia="zh-CN"/>
        </w:rPr>
        <w:t>and coordination [</w:t>
      </w:r>
      <w:r w:rsidR="00343B7C">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r w:rsidRPr="00FA6B87">
        <w:rPr>
          <w:lang w:eastAsia="zh-CN"/>
        </w:rPr>
        <w:t>DVE are 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p>
    <w:p w14:paraId="0F599C53" w14:textId="77777777" w:rsidR="00E71B4D" w:rsidRDefault="00E71B4D" w:rsidP="00E71B4D">
      <w:pPr>
        <w:jc w:val="both"/>
        <w:rPr>
          <w:lang w:eastAsia="zh-CN"/>
        </w:rPr>
      </w:pPr>
      <w:r>
        <w:rPr>
          <w:lang w:eastAsia="zh-CN"/>
        </w:rPr>
        <w:t>To support DVEs for the c</w:t>
      </w:r>
      <w:r w:rsidRPr="00C10CD8">
        <w:rPr>
          <w:lang w:eastAsia="zh-CN"/>
        </w:rPr>
        <w:t>ollaborative and concurrent engineering</w:t>
      </w:r>
      <w:r>
        <w:rPr>
          <w:lang w:eastAsia="zh-CN"/>
        </w:rPr>
        <w:t xml:space="preserve">, 5G system need to fulfil the basic KPIs, such as </w:t>
      </w:r>
      <w:r w:rsidRPr="00FA6B87">
        <w:rPr>
          <w:lang w:eastAsia="zh-CN"/>
        </w:rPr>
        <w:t xml:space="preserve">latency, </w:t>
      </w:r>
      <w:r>
        <w:rPr>
          <w:lang w:eastAsia="zh-CN"/>
        </w:rPr>
        <w:t xml:space="preserve">data rate, </w:t>
      </w:r>
      <w:r w:rsidRPr="00FA6B87">
        <w:rPr>
          <w:lang w:eastAsia="zh-CN"/>
        </w:rPr>
        <w:t>reliability</w:t>
      </w:r>
      <w:r>
        <w:rPr>
          <w:lang w:eastAsia="zh-CN"/>
        </w:rPr>
        <w:t>. Moreover 5G system (with metaverse services) are expected to support the fundamental features including:</w:t>
      </w:r>
    </w:p>
    <w:p w14:paraId="7BCEE26F" w14:textId="77777777" w:rsidR="00E71B4D" w:rsidRDefault="00E71B4D" w:rsidP="00E71B4D">
      <w:pPr>
        <w:jc w:val="both"/>
        <w:rPr>
          <w:lang w:eastAsia="zh-CN"/>
        </w:rPr>
      </w:pPr>
      <w:r>
        <w:rPr>
          <w:lang w:eastAsia="zh-CN"/>
        </w:rPr>
        <w:t>- multimedia communications with XR support among multiple users;</w:t>
      </w:r>
    </w:p>
    <w:p w14:paraId="4AD1A4B3" w14:textId="77777777" w:rsidR="00E71B4D" w:rsidRDefault="00E71B4D" w:rsidP="00E71B4D">
      <w:pPr>
        <w:jc w:val="both"/>
        <w:rPr>
          <w:lang w:eastAsia="zh-CN"/>
        </w:rPr>
      </w:pPr>
      <w:r>
        <w:rPr>
          <w:lang w:eastAsia="zh-CN"/>
        </w:rPr>
        <w:t>- user identity 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.2</w:t>
      </w:r>
      <w:r w:rsidRPr="000A1945">
        <w:rPr>
          <w:rFonts w:ascii="Arial" w:hAnsi="Arial"/>
          <w:sz w:val="28"/>
          <w:lang w:val="x-none" w:eastAsia="x-none"/>
        </w:rPr>
        <w:tab/>
        <w:t>Pre-conditions</w:t>
      </w:r>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77777777"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part of the service level agreement with </w:t>
      </w:r>
      <w:r w:rsidR="00D34A17">
        <w:rPr>
          <w:lang w:eastAsia="zh-CN"/>
        </w:rPr>
        <w:t>GreenMobile.</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77777777"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instrText xml:space="preserve"> INCLUDEPICTURE  "/Users/../../../awx957877/AppData/Roaming/eSpace_Desktop/UserData/awx957877/imagefiles/DB6E05A6-9E0A-4B92-B73A-CFD18CF2B6CD.png" \* MERGEFORMATINET </w:instrText>
      </w:r>
      <w: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sidR="00000000">
        <w:rPr>
          <w:noProof/>
        </w:rPr>
        <w:fldChar w:fldCharType="begin"/>
      </w:r>
      <w:r w:rsidR="00000000">
        <w:rPr>
          <w:noProof/>
        </w:rPr>
        <w:instrText xml:space="preserve"> INCLUDEPICTURE  "/Users/../../../awx957877/AppData/Roaming/eSpace_Desktop/UserData/awx957877/imagefiles/DB6E05A6-9E0A-4B92-B73A-CFD18CF2B6CD.png" \* MERGEFORMATINET </w:instrText>
      </w:r>
      <w:r w:rsidR="00000000">
        <w:rPr>
          <w:noProof/>
        </w:rPr>
        <w:fldChar w:fldCharType="separate"/>
      </w:r>
      <w:r w:rsidR="00896C78">
        <w:rPr>
          <w:noProof/>
        </w:rPr>
        <w:pict w14:anchorId="066C2273">
          <v:shape id="DB6E05A6-9E0A-4B92-B73A-CFD18CF2B6CD" o:spid="_x0000_i1025" type="#_x0000_t75" alt="" style="width:292.6pt;height:206pt;mso-width-percent:0;mso-height-percent:0;mso-wrap-distance-left:2.25pt;mso-wrap-distance-top:2.25pt;mso-wrap-distance-right:2.25pt;mso-wrap-distance-bottom:2.25pt;mso-width-percent:0;mso-height-percent:0">
            <v:imagedata r:id="rId22" r:href="rId23"/>
          </v:shape>
        </w:pict>
      </w:r>
      <w:r w:rsidR="00000000">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.3</w:t>
      </w:r>
      <w:r w:rsidRPr="000A1945">
        <w:rPr>
          <w:rFonts w:ascii="Arial" w:hAnsi="Arial"/>
          <w:sz w:val="28"/>
          <w:lang w:val="x-none" w:eastAsia="x-none"/>
        </w:rPr>
        <w:tab/>
        <w:t>Service Flows</w:t>
      </w:r>
      <w:r w:rsidRPr="000A1945">
        <w:rPr>
          <w:rFonts w:ascii="Arial" w:hAnsi="Arial" w:hint="eastAsia"/>
          <w:sz w:val="28"/>
          <w:lang w:val="x-none" w:eastAsia="zh-CN"/>
        </w:rPr>
        <w:t xml:space="preserve"> </w:t>
      </w:r>
    </w:p>
    <w:p w14:paraId="75084DD2" w14:textId="77777777" w:rsidR="00D34A17" w:rsidRDefault="00D34A17" w:rsidP="00D34A17">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need to be forwarded to the network as reference information for network level authentication. The final result of the network level authentication (can also include the context information, e.g. location information of the participants) is then 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5E9D768A" w14:textId="77777777" w:rsidR="00E71B4D" w:rsidRPr="000A1945" w:rsidRDefault="00E71B4D" w:rsidP="00E71B4D">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r w:rsidR="00D34A17">
        <w:rPr>
          <w:lang w:val="en-US" w:eastAsia="zh-CN"/>
        </w:rPr>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4E2844EB" w:rsidR="00D34A17" w:rsidRPr="00BA473F" w:rsidRDefault="00D34A17" w:rsidP="00E71B4D">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00343B7C">
        <w:rPr>
          <w:rFonts w:ascii="Arial" w:hAnsi="Arial"/>
          <w:sz w:val="28"/>
          <w:lang w:eastAsia="x-none"/>
        </w:rPr>
        <w:t>3</w:t>
      </w:r>
      <w:r w:rsidRPr="000A1945">
        <w:rPr>
          <w:rFonts w:ascii="Arial" w:hAnsi="Arial"/>
          <w:sz w:val="28"/>
          <w:lang w:val="x-none" w:eastAsia="x-none"/>
        </w:rPr>
        <w:t>.4</w:t>
      </w:r>
      <w:r w:rsidRPr="000A1945">
        <w:rPr>
          <w:rFonts w:ascii="Arial" w:hAnsi="Arial"/>
          <w:sz w:val="28"/>
          <w:lang w:val="x-none" w:eastAsia="x-none"/>
        </w:rPr>
        <w:tab/>
        <w:t>Post-conditions</w:t>
      </w:r>
      <w:bookmarkStart w:id="58" w:name="OLE_LINK6"/>
    </w:p>
    <w:bookmarkEnd w:id="58"/>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00343B7C">
        <w:rPr>
          <w:rFonts w:ascii="Arial" w:hAnsi="Arial"/>
          <w:sz w:val="28"/>
          <w:lang w:eastAsia="x-none"/>
        </w:rPr>
        <w:t>3</w:t>
      </w:r>
      <w:r w:rsidRPr="000A1945">
        <w:rPr>
          <w:rFonts w:ascii="Arial" w:hAnsi="Arial"/>
          <w:sz w:val="28"/>
          <w:lang w:eastAsia="x-none"/>
        </w:rPr>
        <w:t>.5</w:t>
      </w:r>
      <w:r w:rsidRPr="000A1945">
        <w:rPr>
          <w:rFonts w:ascii="Arial" w:hAnsi="Arial"/>
          <w:sz w:val="28"/>
          <w:lang w:eastAsia="x-none"/>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aa"/>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00343B7C">
        <w:rPr>
          <w:rFonts w:ascii="Arial" w:hAnsi="Arial"/>
          <w:sz w:val="28"/>
          <w:lang w:eastAsia="x-none"/>
        </w:rPr>
        <w:t>3</w:t>
      </w:r>
      <w:r w:rsidRPr="000A1945">
        <w:rPr>
          <w:rFonts w:ascii="Arial" w:hAnsi="Arial"/>
          <w:sz w:val="28"/>
          <w:lang w:val="x-none" w:eastAsia="x-none"/>
        </w:rPr>
        <w:t>.6</w:t>
      </w:r>
      <w:r w:rsidRPr="000A1945">
        <w:rPr>
          <w:rFonts w:ascii="Arial" w:hAnsi="Arial"/>
          <w:sz w:val="28"/>
          <w:lang w:val="x-none" w:eastAsia="x-none"/>
        </w:rPr>
        <w:tab/>
        <w:t>Potential New Requirements needed to support the use case</w:t>
      </w:r>
    </w:p>
    <w:p w14:paraId="2FFAF11F" w14:textId="741F290F" w:rsidR="00E71B4D" w:rsidRPr="000A1945" w:rsidRDefault="00E71B4D" w:rsidP="00E71B4D">
      <w:pPr>
        <w:keepNext/>
        <w:keepLines/>
        <w:spacing w:before="120"/>
        <w:ind w:left="1418" w:hanging="1418"/>
        <w:outlineLvl w:val="3"/>
        <w:rPr>
          <w:rFonts w:ascii="Arial" w:hAnsi="Arial"/>
          <w:sz w:val="24"/>
        </w:rPr>
      </w:pPr>
      <w:bookmarkStart w:id="59" w:name="_Toc45387830"/>
      <w:r w:rsidRPr="000A1945">
        <w:rPr>
          <w:rFonts w:ascii="Arial" w:hAnsi="Arial"/>
          <w:sz w:val="24"/>
        </w:rPr>
        <w:t>5.</w:t>
      </w:r>
      <w:r w:rsidR="00343B7C">
        <w:rPr>
          <w:rFonts w:ascii="Arial" w:hAnsi="Arial"/>
          <w:sz w:val="24"/>
        </w:rPr>
        <w:t>3</w:t>
      </w:r>
      <w:r w:rsidRPr="000A1945">
        <w:rPr>
          <w:rFonts w:ascii="Arial" w:hAnsi="Arial"/>
          <w:sz w:val="24"/>
          <w:lang w:eastAsia="zh-CN"/>
        </w:rPr>
        <w:t>.6.1</w:t>
      </w:r>
      <w:r w:rsidRPr="000A1945">
        <w:rPr>
          <w:rFonts w:ascii="Arial" w:hAnsi="Arial"/>
          <w:sz w:val="24"/>
        </w:rPr>
        <w:tab/>
      </w:r>
      <w:bookmarkEnd w:id="59"/>
      <w:r w:rsidRPr="000A1945">
        <w:rPr>
          <w:rFonts w:ascii="Arial" w:hAnsi="Arial"/>
          <w:sz w:val="24"/>
        </w:rPr>
        <w:t xml:space="preserve">KPIs for </w:t>
      </w:r>
      <w:r w:rsidRPr="003E2D27">
        <w:rPr>
          <w:rFonts w:ascii="Arial" w:hAnsi="Arial"/>
          <w:sz w:val="24"/>
        </w:rPr>
        <w:t xml:space="preserve">the </w:t>
      </w:r>
      <w:r>
        <w:rPr>
          <w:rFonts w:ascii="Arial" w:hAnsi="Arial"/>
          <w:sz w:val="24"/>
        </w:rPr>
        <w:t>c</w:t>
      </w:r>
      <w:r w:rsidRPr="00FE7D60">
        <w:rPr>
          <w:rFonts w:ascii="Arial" w:hAnsi="Arial"/>
          <w:sz w:val="24"/>
        </w:rPr>
        <w:t>ollaborative and concurrent engineering in product design</w:t>
      </w:r>
      <w:r w:rsidRPr="000A1945">
        <w:rPr>
          <w:rFonts w:ascii="Arial" w:hAnsi="Arial"/>
          <w:sz w:val="24"/>
        </w:rPr>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1E9351DB" w14:textId="453E77DB" w:rsidR="00E71B4D" w:rsidRPr="007D4506"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r w:rsidR="00E71B4D" w:rsidRPr="00DB1FD7">
              <w:rPr>
                <w:rFonts w:ascii="Arial" w:hAnsi="Arial"/>
                <w:sz w:val="16"/>
              </w:rPr>
              <w:t xml:space="preserve">(note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E71B4D">
      <w:pPr>
        <w:keepNext/>
        <w:keepLines/>
        <w:spacing w:before="120"/>
        <w:ind w:left="1418" w:hanging="1418"/>
        <w:outlineLvl w:val="3"/>
        <w:rPr>
          <w:rFonts w:ascii="Arial" w:hAnsi="Arial"/>
          <w:sz w:val="24"/>
        </w:rPr>
      </w:pPr>
      <w:r w:rsidRPr="000A1945">
        <w:rPr>
          <w:rFonts w:ascii="Arial" w:hAnsi="Arial"/>
          <w:sz w:val="24"/>
        </w:rPr>
        <w:t>5.</w:t>
      </w:r>
      <w:r w:rsidR="00343B7C">
        <w:rPr>
          <w:rFonts w:ascii="Arial" w:hAnsi="Arial"/>
          <w:sz w:val="24"/>
        </w:rPr>
        <w:t>3</w:t>
      </w:r>
      <w:r w:rsidRPr="000A1945">
        <w:rPr>
          <w:rFonts w:ascii="Arial" w:hAnsi="Arial"/>
          <w:sz w:val="24"/>
        </w:rPr>
        <w:t>.</w:t>
      </w:r>
      <w:r>
        <w:rPr>
          <w:rFonts w:ascii="Arial" w:hAnsi="Arial"/>
          <w:sz w:val="24"/>
        </w:rPr>
        <w:t>6</w:t>
      </w:r>
      <w:r w:rsidRPr="000A1945">
        <w:rPr>
          <w:rFonts w:ascii="Arial" w:hAnsi="Arial"/>
          <w:sz w:val="24"/>
        </w:rPr>
        <w:t xml:space="preserve">.2 </w:t>
      </w:r>
      <w:r>
        <w:rPr>
          <w:rFonts w:ascii="Arial" w:hAnsi="Arial"/>
          <w:sz w:val="24"/>
        </w:rPr>
        <w:tab/>
      </w:r>
      <w:r w:rsidRPr="000A1945">
        <w:rPr>
          <w:rFonts w:ascii="Arial" w:hAnsi="Arial"/>
          <w:sz w:val="24"/>
        </w:rPr>
        <w:t xml:space="preserve">Service requirements for </w:t>
      </w:r>
      <w:r>
        <w:rPr>
          <w:rFonts w:ascii="Arial" w:hAnsi="Arial"/>
          <w:sz w:val="24"/>
        </w:rPr>
        <w:t>c</w:t>
      </w:r>
      <w:r w:rsidRPr="00FE7D60">
        <w:rPr>
          <w:rFonts w:ascii="Arial" w:hAnsi="Arial"/>
          <w:sz w:val="24"/>
        </w:rPr>
        <w:t>ollaborative and concurrent engineering in product design</w:t>
      </w:r>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304DC4B3" w:rsidR="00D34A17" w:rsidRPr="00235394"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7C7E1BB0" w14:textId="62AEF839" w:rsidR="003E4625" w:rsidRDefault="00B748FF" w:rsidP="003E4625">
      <w:pPr>
        <w:pStyle w:val="2"/>
      </w:pPr>
      <w:bookmarkStart w:id="60" w:name="_Toc113265369"/>
      <w:r>
        <w:t>5.4</w:t>
      </w:r>
      <w:r w:rsidR="003E4625">
        <w:tab/>
        <w:t>Spatial Anchor Enabler Use Case</w:t>
      </w:r>
      <w:bookmarkEnd w:id="60"/>
    </w:p>
    <w:p w14:paraId="0CF934D6" w14:textId="4D96EF5D" w:rsidR="003E4625" w:rsidRDefault="00B748FF" w:rsidP="003E4625">
      <w:pPr>
        <w:pStyle w:val="3"/>
      </w:pPr>
      <w:bookmarkStart w:id="61" w:name="_Toc113265370"/>
      <w:r>
        <w:t>5.4</w:t>
      </w:r>
      <w:r w:rsidR="003E4625">
        <w:t>.1</w:t>
      </w:r>
      <w:r w:rsidR="003E4625">
        <w:tab/>
        <w:t>Description</w:t>
      </w:r>
      <w:bookmarkEnd w:id="61"/>
    </w:p>
    <w:p w14:paraId="4F6CBFFF" w14:textId="77777777" w:rsidR="003E4625" w:rsidRDefault="003E4625" w:rsidP="003E4625">
      <w:r>
        <w:t>In use case 5.1 "</w:t>
      </w:r>
      <w:r w:rsidRPr="00BF2260">
        <w:t>Localized Mobile Metaverse Service Use Case</w:t>
      </w:r>
      <w:r>
        <w:t>," we introduced the term spatial anchor to describe an association between space and service information. This use case elaborates the concept of the spatial anchor to enable diverse metaverse services, including those described in use case 5.1. This use case focuses on the creation, management and use of spatial anchors.</w:t>
      </w:r>
    </w:p>
    <w:p w14:paraId="1A0E73B4" w14:textId="77777777"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service to access, etc.). </w:t>
      </w:r>
    </w:p>
    <w:p w14:paraId="3779809B" w14:textId="77777777" w:rsidR="003E4625" w:rsidRDefault="003E4625" w:rsidP="003E4625">
      <w:r>
        <w:lastRenderedPageBreak/>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4">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77777777" w:rsidR="003E4625" w:rsidRDefault="003E4625" w:rsidP="003E4625">
      <w:pPr>
        <w:pStyle w:val="B1"/>
      </w:pPr>
      <w:r>
        <w:t xml:space="preserve">- </w:t>
      </w:r>
      <w:r>
        <w:tab/>
        <w:t xml:space="preserve">Warez the application service provider stores and updates Leka's content, generates its presentation, supports any interactive features, etc. </w:t>
      </w:r>
    </w:p>
    <w:p w14:paraId="55FBABFA" w14:textId="77777777" w:rsidR="003E4625" w:rsidRPr="00A7160F" w:rsidRDefault="003E4625" w:rsidP="003E4625">
      <w:pPr>
        <w:pStyle w:val="B1"/>
      </w:pPr>
      <w:r>
        <w:t>-</w:t>
      </w:r>
      <w:r>
        <w:tab/>
        <w:t>FineNet is the network operator that enables anchored services for any content producer, customer and application service provider.</w:t>
      </w:r>
    </w:p>
    <w:p w14:paraId="33016C24" w14:textId="03099B60" w:rsidR="003E4625" w:rsidRDefault="00B748FF" w:rsidP="003E4625">
      <w:pPr>
        <w:pStyle w:val="3"/>
      </w:pPr>
      <w:bookmarkStart w:id="62" w:name="_Toc113265371"/>
      <w:r>
        <w:t>5.4</w:t>
      </w:r>
      <w:r w:rsidR="003E4625">
        <w:t>.2</w:t>
      </w:r>
      <w:r w:rsidR="003E4625">
        <w:tab/>
        <w:t>Pre-conditions</w:t>
      </w:r>
      <w:bookmarkEnd w:id="62"/>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lastRenderedPageBreak/>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3"/>
      </w:pPr>
      <w:bookmarkStart w:id="63" w:name="_Toc113265372"/>
      <w:r>
        <w:t>5.4</w:t>
      </w:r>
      <w:r w:rsidR="003E4625">
        <w:t>.3</w:t>
      </w:r>
      <w:r w:rsidR="003E4625">
        <w:tab/>
        <w:t>Service Flows</w:t>
      </w:r>
      <w:bookmarkEnd w:id="63"/>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77777777" w:rsidR="003E4625" w:rsidRDefault="003E4625" w:rsidP="003E4625">
      <w:r>
        <w:t xml:space="preserve">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 this application is </w:t>
      </w:r>
      <w:r>
        <w:rPr>
          <w:i/>
        </w:rPr>
        <w:t xml:space="preserve">external </w:t>
      </w:r>
      <w:r>
        <w:t xml:space="preserve">to 3GPP standards. Leka's UE accesses the mobile service that establishes the association that comprises the spatial anchor, the physical location and the service information. </w:t>
      </w:r>
    </w:p>
    <w:p w14:paraId="4FD343DD" w14:textId="77777777" w:rsidR="003E4625" w:rsidRDefault="003E4625" w:rsidP="003E4625">
      <w:r>
        <w:t>When Leka moves wares, or the wares are sold,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77777777" w:rsidR="003E4625" w:rsidRDefault="003E4625" w:rsidP="003E4625">
      <w:r>
        <w:t>Leka can also update the information that will be displayed as AR to the customer by the media server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77777777"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3"/>
      </w:pPr>
      <w:bookmarkStart w:id="64" w:name="_Toc113265373"/>
      <w:r>
        <w:lastRenderedPageBreak/>
        <w:t>5.4</w:t>
      </w:r>
      <w:r w:rsidR="003E4625">
        <w:t>.4</w:t>
      </w:r>
      <w:r w:rsidR="003E4625">
        <w:tab/>
        <w:t>Post-conditions</w:t>
      </w:r>
      <w:bookmarkEnd w:id="64"/>
    </w:p>
    <w:p w14:paraId="7C5BFB00" w14:textId="75D7DC6C" w:rsidR="003E4625" w:rsidRDefault="003E4625" w:rsidP="003E4625">
      <w:r>
        <w:t xml:space="preserve">I am able to observe the AR content associated with the wares on display, as shown in Figure </w:t>
      </w:r>
      <w:r w:rsidR="00B748FF">
        <w:t>5.4</w:t>
      </w:r>
      <w:r>
        <w:t>.1-1. As wares are moved or removed from the display, the content shifts as well. The display of AR content is the result of the service information (i.e. how to access the media) and the location 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3"/>
      </w:pPr>
      <w:bookmarkStart w:id="65" w:name="_Toc113265374"/>
      <w:r>
        <w:t>5.4</w:t>
      </w:r>
      <w:r w:rsidR="003E4625">
        <w:t>.5</w:t>
      </w:r>
      <w:r w:rsidR="003E4625">
        <w:tab/>
        <w:t>Existing feature partly or fully covering use case functionality</w:t>
      </w:r>
      <w:bookmarkEnd w:id="65"/>
    </w:p>
    <w:p w14:paraId="7163A9A2" w14:textId="742F429C" w:rsidR="003E4625" w:rsidRPr="00785A5D" w:rsidRDefault="00B748FF" w:rsidP="003E4625">
      <w:pPr>
        <w:pStyle w:val="3"/>
      </w:pPr>
      <w:bookmarkStart w:id="66" w:name="_Toc113265375"/>
      <w:r>
        <w:t>5.4</w:t>
      </w:r>
      <w:r w:rsidR="003E4625">
        <w:t>.6</w:t>
      </w:r>
      <w:r w:rsidR="003E4625">
        <w:tab/>
        <w:t>Potential New Requirements needed to support the use case</w:t>
      </w:r>
      <w:bookmarkEnd w:id="66"/>
    </w:p>
    <w:p w14:paraId="176F99ED" w14:textId="48DFC336"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D6E6C43" w:rsidR="003E4625" w:rsidRDefault="003E4625" w:rsidP="003E4625">
      <w:r>
        <w:t>[PR-</w:t>
      </w:r>
      <w:r w:rsidR="00B748FF">
        <w:t>5.4</w:t>
      </w:r>
      <w:r>
        <w:t>.6-2]</w:t>
      </w:r>
      <w:r>
        <w:tab/>
        <w:t>Subject to operator policy, the 5G system shall enable an authorized third party to obtain all of the spatial anchors located in a given three dimensional area.</w:t>
      </w:r>
    </w:p>
    <w:p w14:paraId="517320B2" w14:textId="4E8F7B20" w:rsidR="003E4625" w:rsidRDefault="003E4625" w:rsidP="003E4625">
      <w:r>
        <w:t>NOTE 1:</w:t>
      </w:r>
      <w:r>
        <w:tab/>
        <w:t>How the authorized third party identifies which three dimensional area to request spatial anchors in is not in scope of the 3GPP standard. Spatial localization and mapping information could be used to identify areas of interest.[PR-</w:t>
      </w:r>
      <w:r w:rsidR="00B748FF">
        <w:t>5.4</w:t>
      </w:r>
      <w:r>
        <w:t>.6-3]</w:t>
      </w:r>
      <w:r>
        <w:tab/>
        <w:t>Subject to operator policy, the 5G system shall enable a third party to request the service information associated with the precise location of a specific spatial anchor. Making use of this service and location information, the third party can access an application server to obtain AR media.</w:t>
      </w:r>
    </w:p>
    <w:p w14:paraId="48BA2108" w14:textId="77777777" w:rsidR="003E4625" w:rsidRDefault="003E4625" w:rsidP="003E4625">
      <w:pPr>
        <w:pStyle w:val="NO"/>
      </w:pPr>
      <w:r>
        <w:t>NOTE 2:</w:t>
      </w:r>
      <w:r>
        <w:tab/>
        <w:t>How the service and location information is used by the third party to access an application server and the AR media itself is out of scope of this requirement.</w:t>
      </w:r>
    </w:p>
    <w:p w14:paraId="27921DFA" w14:textId="77777777" w:rsidR="003E4625" w:rsidRDefault="003E4625" w:rsidP="008D35E5">
      <w:pPr>
        <w:pStyle w:val="EditorsNote"/>
      </w:pPr>
      <w:r>
        <w:t>Editor's Note: It is FFS whether some spatial anchors and associated spatial location and service information may be considered 'confidential' and require specific handling to maintain the privacy of the authorized third party who added the spatial anchor.</w:t>
      </w:r>
    </w:p>
    <w:p w14:paraId="2B94D324" w14:textId="09CE753D" w:rsidR="003E4625" w:rsidRPr="00C4170F" w:rsidRDefault="003E4625" w:rsidP="003E4625">
      <w:r>
        <w:t>[PR-</w:t>
      </w:r>
      <w:r w:rsidR="00B748FF">
        <w:t>5.4</w:t>
      </w:r>
      <w:r>
        <w:t>.6-4]</w:t>
      </w:r>
      <w:r>
        <w:tab/>
        <w:t>Subject to operator policy, the 5G system shall provide an authorized third party a means to manage the spatial anchor(s), e.g. add, remove or modify spatial anchors, determine privacy and security aspects, etc.</w:t>
      </w:r>
    </w:p>
    <w:p w14:paraId="734657F2" w14:textId="400FBEA6" w:rsidR="00361590" w:rsidRDefault="00DE0293" w:rsidP="00361590">
      <w:pPr>
        <w:pStyle w:val="2"/>
        <w:rPr>
          <w:noProof/>
          <w:lang w:val="en-US"/>
        </w:rPr>
      </w:pPr>
      <w:bookmarkStart w:id="67" w:name="_Toc113265376"/>
      <w:r>
        <w:rPr>
          <w:noProof/>
          <w:lang w:val="en-US"/>
        </w:rPr>
        <w:t>5.5</w:t>
      </w:r>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67"/>
    </w:p>
    <w:p w14:paraId="6CA8E52F" w14:textId="6FB15DDE" w:rsidR="00361590" w:rsidRDefault="00DE0293" w:rsidP="00361590">
      <w:pPr>
        <w:pStyle w:val="3"/>
        <w:rPr>
          <w:noProof/>
          <w:lang w:val="en-US"/>
        </w:rPr>
      </w:pPr>
      <w:bookmarkStart w:id="68" w:name="_Toc113265377"/>
      <w:r>
        <w:rPr>
          <w:noProof/>
          <w:lang w:val="en-US"/>
        </w:rPr>
        <w:t>5.5</w:t>
      </w:r>
      <w:r w:rsidR="00361590">
        <w:rPr>
          <w:noProof/>
          <w:lang w:val="en-US"/>
        </w:rPr>
        <w:t>.1</w:t>
      </w:r>
      <w:r w:rsidR="00361590">
        <w:rPr>
          <w:noProof/>
          <w:lang w:val="en-US"/>
        </w:rPr>
        <w:tab/>
        <w:t>Description</w:t>
      </w:r>
      <w:bookmarkEnd w:id="68"/>
    </w:p>
    <w:p w14:paraId="266D2919" w14:textId="77777777" w:rsidR="00361590" w:rsidRDefault="00361590" w:rsidP="00361590">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p>
    <w:p w14:paraId="44CE62A6" w14:textId="77777777" w:rsidR="00361590" w:rsidRDefault="00361590" w:rsidP="00361590">
      <w:pPr>
        <w:rPr>
          <w:lang w:val="en-US"/>
        </w:rPr>
      </w:pPr>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r>
        <w:rPr>
          <w:lang w:val="en-US"/>
        </w:rPr>
        <w:t>i.e</w:t>
      </w:r>
      <w:r w:rsidRPr="00F56805">
        <w:rPr>
          <w:rFonts w:hint="eastAsia"/>
          <w:lang w:val="en-US"/>
        </w:rPr>
        <w:t>.</w:t>
      </w:r>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Default="00361590" w:rsidP="00361590">
      <w:r>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t>17,19,24</w:t>
      </w:r>
      <w:r>
        <w:t>]</w:t>
      </w:r>
    </w:p>
    <w:p w14:paraId="11E216F9" w14:textId="77777777" w:rsidR="00361590" w:rsidRPr="00FC4D81" w:rsidRDefault="00361590" w:rsidP="00361590"/>
    <w:p w14:paraId="29980767" w14:textId="77777777" w:rsidR="00361590" w:rsidRPr="00DA0AF0" w:rsidRDefault="00361590" w:rsidP="00361590">
      <w:pPr>
        <w:jc w:val="center"/>
      </w:pPr>
      <w:r>
        <w:rPr>
          <w:noProof/>
          <w:lang w:val="en-US" w:eastAsia="ko-KR"/>
        </w:rPr>
        <w:lastRenderedPageBreak/>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26">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Default="00361590" w:rsidP="00361590">
      <w:pPr>
        <w:pStyle w:val="TF"/>
        <w:rPr>
          <w:lang w:val="en-US"/>
        </w:rPr>
      </w:pPr>
      <w:r>
        <w:rPr>
          <w:lang w:val="en-US"/>
        </w:rPr>
        <w:t xml:space="preserve">Figure </w:t>
      </w:r>
      <w:r w:rsidR="00DE0293">
        <w:rPr>
          <w:lang w:val="en-US"/>
        </w:rPr>
        <w:t>5.5</w:t>
      </w:r>
      <w:r>
        <w:rPr>
          <w:lang w:val="en-US"/>
        </w:rPr>
        <w:t>.1-1: Spatial Location Services Enabler</w:t>
      </w:r>
    </w:p>
    <w:p w14:paraId="4600B68B" w14:textId="77777777" w:rsidR="00361590" w:rsidRDefault="00361590" w:rsidP="00361590">
      <w:pPr>
        <w:rPr>
          <w:lang w:val="en-US"/>
        </w:rPr>
      </w:pPr>
      <w:r>
        <w:rPr>
          <w:lang w:val="en-US"/>
        </w:rPr>
        <w:t>Specifically, this use case proposes two spatial localization service enablers.</w:t>
      </w:r>
    </w:p>
    <w:p w14:paraId="2467DC12" w14:textId="77777777" w:rsidR="00361590" w:rsidRDefault="00361590" w:rsidP="00361590">
      <w:pPr>
        <w:pStyle w:val="B1"/>
        <w:rPr>
          <w:lang w:val="en-US"/>
        </w:rPr>
      </w:pPr>
      <w:r>
        <w:rPr>
          <w:lang w:val="en-US"/>
        </w:rPr>
        <w:t>1)</w:t>
      </w:r>
      <w:r>
        <w:rPr>
          <w:lang w:val="en-US"/>
        </w:rPr>
        <w:tab/>
        <w:t>Spatial Mapping</w:t>
      </w:r>
    </w:p>
    <w:p w14:paraId="3F7275C2" w14:textId="70761AD9" w:rsidR="00361590" w:rsidRDefault="00361590" w:rsidP="00361590">
      <w:pPr>
        <w:pStyle w:val="B1"/>
        <w:rPr>
          <w:lang w:val="en-US"/>
        </w:rPr>
      </w:pPr>
      <w:r>
        <w:rPr>
          <w:lang w:val="en-US"/>
        </w:rPr>
        <w:tab/>
        <w:t xml:space="preserve">Sensor data gathered transparently is processed in order to identify the static and transient forms. For example, in Figure </w:t>
      </w:r>
      <w:r w:rsidR="00DE0293">
        <w:rPr>
          <w:lang w:val="en-US"/>
        </w:rPr>
        <w:t>5.5</w:t>
      </w:r>
      <w:r>
        <w:rPr>
          <w:lang w:val="en-US"/>
        </w:rPr>
        <w:t xml:space="preserve">.1-1 </w:t>
      </w:r>
    </w:p>
    <w:p w14:paraId="251C5770" w14:textId="77777777" w:rsidR="00361590" w:rsidRDefault="00361590" w:rsidP="00361590">
      <w:pPr>
        <w:pStyle w:val="B2"/>
        <w:rPr>
          <w:lang w:val="en-US"/>
        </w:rPr>
      </w:pPr>
      <w:r>
        <w:rPr>
          <w:lang w:val="en-US"/>
        </w:rPr>
        <w:t xml:space="preserve">(A), the Rubens room in the Louvre, sensor data captures information. </w:t>
      </w:r>
    </w:p>
    <w:p w14:paraId="4B5333DC" w14:textId="77777777" w:rsidR="00361590" w:rsidRDefault="00361590" w:rsidP="00361590">
      <w:pPr>
        <w:pStyle w:val="B2"/>
        <w:rPr>
          <w:lang w:val="en-US"/>
        </w:rPr>
      </w:pPr>
      <w:r>
        <w:rPr>
          <w:lang w:val="en-US"/>
        </w:rPr>
        <w:t xml:space="preserve">(B) This information is processed to identify the static and transient information, to establish an up to date spatial map. </w:t>
      </w:r>
    </w:p>
    <w:p w14:paraId="51F96666" w14:textId="77777777" w:rsidR="00361590" w:rsidRDefault="00361590" w:rsidP="00361590">
      <w:pPr>
        <w:pStyle w:val="B2"/>
        <w:rPr>
          <w:lang w:val="en-US"/>
        </w:rPr>
      </w:pPr>
      <w:r>
        <w:rPr>
          <w:lang w:val="en-US"/>
        </w:rPr>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Default="00361590" w:rsidP="00361590">
      <w:pPr>
        <w:pStyle w:val="B1"/>
        <w:rPr>
          <w:lang w:val="en-US"/>
        </w:rPr>
      </w:pPr>
      <w:r>
        <w:rPr>
          <w:lang w:val="en-US"/>
        </w:rPr>
        <w:t>2)</w:t>
      </w:r>
      <w:r>
        <w:rPr>
          <w:lang w:val="en-US"/>
        </w:rPr>
        <w:tab/>
        <w:t>Localization</w:t>
      </w:r>
    </w:p>
    <w:p w14:paraId="37AF7D15" w14:textId="77777777" w:rsidR="00361590" w:rsidRDefault="00361590" w:rsidP="00361590">
      <w:pPr>
        <w:pStyle w:val="B1"/>
        <w:rPr>
          <w:lang w:val="en-US"/>
        </w:rPr>
      </w:pPr>
      <w:r>
        <w:rPr>
          <w:lang w:val="en-US"/>
        </w:rPr>
        <w:tab/>
        <w:t xml:space="preserve">Given that a spatial mapping exists, </w:t>
      </w:r>
    </w:p>
    <w:p w14:paraId="625E544F" w14:textId="77777777" w:rsidR="00361590" w:rsidRDefault="00361590" w:rsidP="00361590">
      <w:pPr>
        <w:pStyle w:val="B2"/>
        <w:rPr>
          <w:lang w:val="en-US"/>
        </w:rPr>
      </w:pPr>
      <w:r>
        <w:rPr>
          <w:lang w:val="en-US"/>
        </w:rPr>
        <w:t xml:space="preserve">(A) sensor data for a user (from devices communicating by means of a UE) can be captured, </w:t>
      </w:r>
    </w:p>
    <w:p w14:paraId="57D5580E" w14:textId="77777777" w:rsidR="00361590" w:rsidRDefault="00361590" w:rsidP="00361590">
      <w:pPr>
        <w:pStyle w:val="B2"/>
        <w:rPr>
          <w:lang w:val="en-US"/>
        </w:rPr>
      </w:pPr>
      <w:r>
        <w:rPr>
          <w:lang w:val="en-US"/>
        </w:rPr>
        <w:t xml:space="preserve">(B) compared with the spatial map, </w:t>
      </w:r>
    </w:p>
    <w:p w14:paraId="2E9FE681" w14:textId="77777777" w:rsidR="00361590" w:rsidRPr="00F56805" w:rsidRDefault="00361590" w:rsidP="00361590">
      <w:pPr>
        <w:pStyle w:val="B2"/>
        <w:rPr>
          <w:lang w:val="en-US"/>
        </w:rPr>
      </w:pPr>
      <w:r>
        <w:rPr>
          <w:lang w:val="en-US"/>
        </w:rPr>
        <w:t>(C) used to identify in 3D space the position, viewing direction, angle, etc. of the user.</w:t>
      </w:r>
    </w:p>
    <w:p w14:paraId="475ABF66" w14:textId="77777777" w:rsidR="00361590" w:rsidRPr="008B35D4" w:rsidRDefault="00361590" w:rsidP="00361590">
      <w:pPr>
        <w:rPr>
          <w:b/>
          <w:lang w:val="en-US"/>
        </w:rPr>
      </w:pPr>
      <w:r w:rsidRPr="008B35D4">
        <w:rPr>
          <w:b/>
          <w:lang w:val="en-US"/>
        </w:rPr>
        <w:t>Spatial Mapping Considerations</w:t>
      </w:r>
    </w:p>
    <w:p w14:paraId="7F6D9267" w14:textId="77777777" w:rsidR="00361590" w:rsidRDefault="00361590" w:rsidP="00361590">
      <w:pPr>
        <w:rPr>
          <w:lang w:val="en-US"/>
        </w:rPr>
      </w:pPr>
      <w:r>
        <w:rPr>
          <w:lang w:val="en-US"/>
        </w:rPr>
        <w:t>Examples when spatial mapping could be useful:</w:t>
      </w:r>
    </w:p>
    <w:p w14:paraId="29967E44" w14:textId="77777777" w:rsidR="00361590" w:rsidRPr="00F56805" w:rsidRDefault="00361590" w:rsidP="00361590">
      <w:pPr>
        <w:pStyle w:val="B1"/>
        <w:rPr>
          <w:lang w:val="en-US"/>
        </w:rPr>
      </w:pPr>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p>
    <w:p w14:paraId="0D76D27E" w14:textId="77777777" w:rsidR="00361590" w:rsidRDefault="00361590" w:rsidP="00361590">
      <w:pPr>
        <w:pStyle w:val="B1"/>
        <w:rPr>
          <w:lang w:val="en-US"/>
        </w:rPr>
      </w:pPr>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w:t>
      </w:r>
      <w:r w:rsidRPr="00F56805">
        <w:rPr>
          <w:rFonts w:hint="eastAsia"/>
          <w:lang w:val="en-US"/>
        </w:rPr>
        <w:t>’</w:t>
      </w:r>
      <w:r w:rsidRPr="00F56805">
        <w:rPr>
          <w:rFonts w:hint="eastAsia"/>
          <w:lang w:val="en-US"/>
        </w:rPr>
        <w:t xml:space="preserve">s partner or operator also can build a 3D spatial map of outdoor environment. </w:t>
      </w:r>
    </w:p>
    <w:p w14:paraId="2275F2CF" w14:textId="0A7D0C56" w:rsidR="00361590" w:rsidRPr="00F56805" w:rsidRDefault="00361590" w:rsidP="00361590">
      <w:pPr>
        <w:pStyle w:val="B1"/>
        <w:rPr>
          <w:lang w:val="en-US"/>
        </w:rPr>
      </w:pPr>
      <w:r>
        <w:rPr>
          <w:lang w:val="en-US"/>
        </w:rPr>
        <w:t>-</w:t>
      </w:r>
      <w:r>
        <w:rPr>
          <w:lang w:val="en-US"/>
        </w:rPr>
        <w:tab/>
        <w:t>A customer wanting mapping of their indoor environment, e.g. the interior of a commercial space such as the cheese shop as described in 5.</w:t>
      </w:r>
      <w:r w:rsidR="00E22EDD">
        <w:rPr>
          <w:lang w:val="en-US"/>
        </w:rPr>
        <w:t>4</w:t>
      </w:r>
      <w:r>
        <w:rPr>
          <w:lang w:val="en-US"/>
        </w:rPr>
        <w:t>.</w:t>
      </w:r>
    </w:p>
    <w:p w14:paraId="21F0AA2C" w14:textId="77777777" w:rsidR="00361590" w:rsidRPr="00F56805" w:rsidRDefault="00361590" w:rsidP="00361590">
      <w:pPr>
        <w:rPr>
          <w:lang w:val="en-US"/>
        </w:rPr>
      </w:pPr>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p>
    <w:p w14:paraId="28BD0B97" w14:textId="0400F63B" w:rsidR="00361590" w:rsidRDefault="00361590" w:rsidP="00361590">
      <w:pPr>
        <w:rPr>
          <w:lang w:val="en-US"/>
        </w:rPr>
      </w:pPr>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example in [</w:t>
      </w:r>
      <w:r w:rsidR="00525B73">
        <w:rPr>
          <w:lang w:val="en-US"/>
        </w:rPr>
        <w:t>15</w:t>
      </w:r>
      <w:r>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p>
    <w:p w14:paraId="77725CC5" w14:textId="1DABC8A7" w:rsidR="00361590" w:rsidRDefault="00361590" w:rsidP="00361590">
      <w:pPr>
        <w:pStyle w:val="EditorsNote"/>
        <w:rPr>
          <w:lang w:val="en-US"/>
        </w:rPr>
      </w:pPr>
      <w:r>
        <w:rPr>
          <w:lang w:val="en-US"/>
        </w:rPr>
        <w:lastRenderedPageBreak/>
        <w:t>Editor's Note: Provide a complete reference to 22.837 [</w:t>
      </w:r>
      <w:r w:rsidR="00525B73">
        <w:rPr>
          <w:lang w:val="en-US"/>
        </w:rPr>
        <w:t>16</w:t>
      </w:r>
      <w:r>
        <w:rPr>
          <w:lang w:val="en-US"/>
        </w:rPr>
        <w:t>] if / once S1-222030 is implemented.</w:t>
      </w:r>
    </w:p>
    <w:p w14:paraId="795DE541" w14:textId="77777777" w:rsidR="00361590" w:rsidRPr="008B35D4" w:rsidRDefault="00361590" w:rsidP="00361590">
      <w:pPr>
        <w:rPr>
          <w:b/>
          <w:lang w:val="en-US"/>
        </w:rPr>
      </w:pPr>
      <w:r>
        <w:rPr>
          <w:b/>
          <w:lang w:val="en-US"/>
        </w:rPr>
        <w:t>Localization Considerations</w:t>
      </w:r>
    </w:p>
    <w:p w14:paraId="2230D9D6" w14:textId="77777777" w:rsidR="00361590" w:rsidRDefault="00361590" w:rsidP="00361590">
      <w:pPr>
        <w:rPr>
          <w:lang w:val="en-US"/>
        </w:rPr>
      </w:pPr>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p>
    <w:p w14:paraId="4721BDE2" w14:textId="77777777" w:rsidR="00361590" w:rsidRDefault="00361590" w:rsidP="00361590">
      <w:pPr>
        <w:rPr>
          <w:lang w:val="en-US"/>
        </w:rPr>
      </w:pPr>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Default="00DE0293" w:rsidP="00361590">
      <w:pPr>
        <w:pStyle w:val="3"/>
        <w:rPr>
          <w:noProof/>
          <w:lang w:val="en-US"/>
        </w:rPr>
      </w:pPr>
      <w:bookmarkStart w:id="69" w:name="_Toc113265378"/>
      <w:r>
        <w:rPr>
          <w:noProof/>
          <w:lang w:val="en-US"/>
        </w:rPr>
        <w:t>5.5</w:t>
      </w:r>
      <w:r w:rsidR="00361590">
        <w:rPr>
          <w:noProof/>
          <w:lang w:val="en-US"/>
        </w:rPr>
        <w:t>.2</w:t>
      </w:r>
      <w:r w:rsidR="00361590">
        <w:rPr>
          <w:noProof/>
          <w:lang w:val="en-US"/>
        </w:rPr>
        <w:tab/>
        <w:t>Pre-conditions</w:t>
      </w:r>
      <w:bookmarkEnd w:id="69"/>
    </w:p>
    <w:p w14:paraId="30C6DECD" w14:textId="77777777" w:rsidR="00361590" w:rsidRPr="004D6DCF" w:rsidRDefault="00361590" w:rsidP="00361590">
      <w:pPr>
        <w:rPr>
          <w:b/>
          <w:lang w:val="en-US"/>
        </w:rPr>
      </w:pPr>
      <w:r>
        <w:rPr>
          <w:b/>
          <w:lang w:val="en-US"/>
        </w:rPr>
        <w:t>For Spatial Mapping</w:t>
      </w:r>
    </w:p>
    <w:p w14:paraId="585E1F49" w14:textId="77777777" w:rsidR="00361590" w:rsidRPr="00F56805" w:rsidRDefault="00361590" w:rsidP="00361590">
      <w:pPr>
        <w:rPr>
          <w:lang w:val="en-US"/>
        </w:rPr>
      </w:pPr>
      <w:r w:rsidRPr="00F56805">
        <w:rPr>
          <w:lang w:val="en-US"/>
        </w:rPr>
        <w:t>Mobile operator or service provider can determine the target area for the spatial mapping. The target area can be divided into multiple areas where each can be mapped with multiple capturing devices (</w:t>
      </w:r>
      <w:r>
        <w:rPr>
          <w:lang w:val="en-US"/>
        </w:rPr>
        <w:t xml:space="preserve">e.g. </w:t>
      </w:r>
      <w:r w:rsidRPr="00F56805">
        <w:rPr>
          <w:lang w:val="en-US"/>
        </w:rPr>
        <w:t>capturing indoor robot, vehicles).</w:t>
      </w:r>
    </w:p>
    <w:p w14:paraId="2DE311EE" w14:textId="77777777" w:rsidR="00361590" w:rsidRPr="00F56805" w:rsidRDefault="00361590" w:rsidP="00361590">
      <w:pPr>
        <w:rPr>
          <w:lang w:val="en-US"/>
        </w:rPr>
      </w:pPr>
      <w:r w:rsidRPr="00F56805">
        <w:rPr>
          <w:lang w:val="en-US"/>
        </w:rPr>
        <w:t>Each capturing device is equipped with multiple</w:t>
      </w:r>
      <w:r>
        <w:rPr>
          <w:lang w:val="en-US"/>
        </w:rPr>
        <w:t xml:space="preserve"> sensors, e.g.</w:t>
      </w:r>
      <w:r w:rsidRPr="00F56805">
        <w:rPr>
          <w:lang w:val="en-US"/>
        </w:rPr>
        <w:t xml:space="preserve"> mono or stereo RGB camera or one or more multiple LiDAR cameras. The intrinsic parameter of cameras equipped with the device are pre-configured in the device.</w:t>
      </w:r>
    </w:p>
    <w:p w14:paraId="7B33AC34" w14:textId="77777777" w:rsidR="00361590" w:rsidRPr="00F56805" w:rsidRDefault="00361590" w:rsidP="00361590">
      <w:pPr>
        <w:rPr>
          <w:lang w:val="en-US"/>
        </w:rPr>
      </w:pPr>
      <w:r w:rsidRPr="00F56805">
        <w:rPr>
          <w:lang w:val="en-US"/>
        </w:rPr>
        <w:t>Each capturing device has a capability with high resolution positioning system, the positioning technique also can derive the altitude information.</w:t>
      </w:r>
    </w:p>
    <w:p w14:paraId="08623171" w14:textId="77777777" w:rsidR="00361590" w:rsidRDefault="00361590" w:rsidP="00361590">
      <w:pPr>
        <w:rPr>
          <w:lang w:val="en-US"/>
        </w:rPr>
      </w:pPr>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p>
    <w:p w14:paraId="3A0F7AEB" w14:textId="77777777" w:rsidR="00361590" w:rsidRDefault="00361590" w:rsidP="00361590">
      <w:pPr>
        <w:rPr>
          <w:lang w:val="en-US"/>
        </w:rPr>
      </w:pPr>
      <w:r>
        <w:rPr>
          <w:lang w:val="en-US"/>
        </w:rPr>
        <w:t>The capturing devices communicate via a UE that can access the mobile network of the MNO that supports spatial mapping. The capturing devices can either sense the spatial area to be mapped, or move about sufficiently that the capturing devices can be used to acquire sensor information corresponding to the area.</w:t>
      </w:r>
    </w:p>
    <w:p w14:paraId="7EEB4C0E" w14:textId="77777777" w:rsidR="00361590" w:rsidRDefault="00361590" w:rsidP="00361590">
      <w:pPr>
        <w:rPr>
          <w:lang w:val="en-US"/>
        </w:rPr>
      </w:pPr>
      <w:r>
        <w:rPr>
          <w:b/>
          <w:lang w:val="en-US"/>
        </w:rPr>
        <w:t>For Localization</w:t>
      </w:r>
      <w:r w:rsidRPr="00F56805">
        <w:rPr>
          <w:lang w:val="en-US"/>
        </w:rPr>
        <w:t xml:space="preserve"> </w:t>
      </w:r>
    </w:p>
    <w:p w14:paraId="23D1A841" w14:textId="77777777" w:rsidR="00361590" w:rsidRDefault="00361590" w:rsidP="00361590">
      <w:pPr>
        <w:rPr>
          <w:lang w:val="en-US"/>
        </w:rPr>
      </w:pPr>
      <w:r>
        <w:rPr>
          <w:lang w:val="en-US"/>
        </w:rPr>
        <w:t>A set of sensors are accessible by a UE. These could be built into the terminal equipment or communicate with it in some way that is out of scope of this use case, e.g. using a cable, a personal area network, etc.</w:t>
      </w:r>
    </w:p>
    <w:p w14:paraId="3D308022" w14:textId="77777777" w:rsidR="00361590" w:rsidRDefault="00361590" w:rsidP="00361590">
      <w:pPr>
        <w:rPr>
          <w:lang w:val="en-US"/>
        </w:rPr>
      </w:pPr>
      <w:r>
        <w:rPr>
          <w:lang w:val="en-US"/>
        </w:rPr>
        <w:t>The UE can access a mobile network of MNO M that offers localization services.</w:t>
      </w:r>
    </w:p>
    <w:p w14:paraId="08B06CE0" w14:textId="649E1CE4" w:rsidR="00361590" w:rsidRPr="00741D52" w:rsidRDefault="00361590" w:rsidP="00361590">
      <w:pPr>
        <w:pStyle w:val="ac"/>
        <w:spacing w:before="0" w:beforeAutospacing="0" w:after="0" w:afterAutospacing="0"/>
        <w:rPr>
          <w:sz w:val="20"/>
          <w:szCs w:val="20"/>
        </w:rPr>
      </w:pPr>
      <w:r w:rsidRPr="00741D52">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r w:rsidR="00525B73">
        <w:rPr>
          <w:sz w:val="20"/>
          <w:szCs w:val="20"/>
        </w:rPr>
        <w:t>21</w:t>
      </w:r>
      <w:r w:rsidR="0094413F">
        <w:rPr>
          <w:sz w:val="20"/>
          <w:szCs w:val="20"/>
        </w:rPr>
        <w:t>, 22, 23</w:t>
      </w:r>
      <w:r w:rsidRPr="00741D52">
        <w:rPr>
          <w:sz w:val="20"/>
          <w:szCs w:val="20"/>
        </w:rPr>
        <w:t xml:space="preserve">]. </w:t>
      </w:r>
    </w:p>
    <w:p w14:paraId="734D7CA7" w14:textId="77777777" w:rsidR="00361590" w:rsidRDefault="00361590" w:rsidP="00361590">
      <w:pPr>
        <w:rPr>
          <w:lang w:val="en-US"/>
        </w:rPr>
      </w:pPr>
    </w:p>
    <w:p w14:paraId="7EB4041B" w14:textId="49ED14D6" w:rsidR="00361590" w:rsidRDefault="00DE0293" w:rsidP="00361590">
      <w:pPr>
        <w:rPr>
          <w:noProof/>
          <w:lang w:val="en-US"/>
        </w:rPr>
      </w:pPr>
      <w:r>
        <w:rPr>
          <w:rFonts w:ascii="Arial" w:hAnsi="Arial"/>
          <w:noProof/>
          <w:sz w:val="28"/>
          <w:lang w:val="en-US"/>
        </w:rPr>
        <w:t>5.5</w:t>
      </w:r>
      <w:r w:rsidR="00361590" w:rsidRPr="00F56805">
        <w:rPr>
          <w:rFonts w:ascii="Arial" w:hAnsi="Arial"/>
          <w:noProof/>
          <w:sz w:val="28"/>
          <w:lang w:val="en-US"/>
        </w:rPr>
        <w:t>.3</w:t>
      </w:r>
      <w:r w:rsidR="00361590" w:rsidRPr="00F56805">
        <w:rPr>
          <w:rFonts w:ascii="Arial" w:hAnsi="Arial"/>
          <w:noProof/>
          <w:sz w:val="28"/>
          <w:lang w:val="en-US"/>
        </w:rPr>
        <w:tab/>
        <w:t>Service Flows</w:t>
      </w:r>
    </w:p>
    <w:p w14:paraId="5B0E804F" w14:textId="77777777" w:rsidR="00361590" w:rsidRPr="00E15059" w:rsidRDefault="00361590" w:rsidP="00361590">
      <w:pPr>
        <w:rPr>
          <w:b/>
          <w:lang w:val="en-US"/>
        </w:rPr>
      </w:pPr>
      <w:r>
        <w:rPr>
          <w:b/>
          <w:lang w:val="en-US"/>
        </w:rPr>
        <w:t>For Spatial Mapping</w:t>
      </w:r>
    </w:p>
    <w:p w14:paraId="565D4451" w14:textId="77777777" w:rsidR="00361590" w:rsidRDefault="00361590" w:rsidP="00361590">
      <w:pPr>
        <w:pStyle w:val="B1"/>
        <w:rPr>
          <w:lang w:val="en-US"/>
        </w:rPr>
      </w:pPr>
      <w:r>
        <w:rPr>
          <w:lang w:val="en-US"/>
        </w:rPr>
        <w:t>1.</w:t>
      </w:r>
      <w:r>
        <w:rPr>
          <w:lang w:val="en-US"/>
        </w:rPr>
        <w:tab/>
      </w:r>
      <w:r w:rsidRPr="00F56805">
        <w:rPr>
          <w:lang w:val="en-US"/>
        </w:rPr>
        <w:t xml:space="preserve">A capturing mobile device </w:t>
      </w:r>
      <w:r>
        <w:rPr>
          <w:lang w:val="en-US"/>
        </w:rPr>
        <w:t>attaches to the mobile network and becomes authorized to deliver sensor information for the purposes of spatial mapping.</w:t>
      </w:r>
    </w:p>
    <w:p w14:paraId="5312CDA9" w14:textId="77777777" w:rsidR="00361590" w:rsidRDefault="00361590" w:rsidP="00361590">
      <w:pPr>
        <w:pStyle w:val="B1"/>
        <w:rPr>
          <w:lang w:val="en-US"/>
        </w:rPr>
      </w:pPr>
      <w:r>
        <w:rPr>
          <w:lang w:val="en-US"/>
        </w:rPr>
        <w:t>2.</w:t>
      </w:r>
      <w:r>
        <w:rPr>
          <w:lang w:val="en-US"/>
        </w:rPr>
        <w:tab/>
        <w:t xml:space="preserve">The capturing mobile device </w:t>
      </w:r>
      <w:r w:rsidRPr="00F56805">
        <w:rPr>
          <w:lang w:val="en-US"/>
        </w:rPr>
        <w:t>starts the mapping operation</w:t>
      </w:r>
      <w:r>
        <w:rPr>
          <w:lang w:val="en-US"/>
        </w:rPr>
        <w:t>.</w:t>
      </w:r>
    </w:p>
    <w:p w14:paraId="1368BE5D" w14:textId="77777777" w:rsidR="00361590" w:rsidRPr="00F56805" w:rsidRDefault="00361590" w:rsidP="00361590">
      <w:pPr>
        <w:pStyle w:val="B2"/>
        <w:rPr>
          <w:lang w:val="en-US"/>
        </w:rPr>
      </w:pPr>
      <w:r>
        <w:rPr>
          <w:lang w:val="en-US"/>
        </w:rPr>
        <w:t>a.</w:t>
      </w:r>
      <w:r>
        <w:rPr>
          <w:lang w:val="en-US"/>
        </w:rPr>
        <w:tab/>
        <w:t>The</w:t>
      </w:r>
      <w:r w:rsidRPr="00F56805">
        <w:rPr>
          <w:lang w:val="en-US"/>
        </w:rPr>
        <w:t xml:space="preserve"> capturing mobile device </w:t>
      </w:r>
      <w:r>
        <w:rPr>
          <w:lang w:val="en-US"/>
        </w:rPr>
        <w:t>arranges for its sensors to provide information as needed by the 5G system. This could require some configuration of the capturing mobile device, e.g. the sensors or to control the uplink communication of sensor information.</w:t>
      </w:r>
    </w:p>
    <w:p w14:paraId="345BB3D4" w14:textId="77777777" w:rsidR="00361590" w:rsidRPr="00F56805" w:rsidRDefault="00361590" w:rsidP="00361590">
      <w:pPr>
        <w:pStyle w:val="B1"/>
        <w:rPr>
          <w:lang w:val="en-US"/>
        </w:rPr>
      </w:pPr>
      <w:r>
        <w:rPr>
          <w:lang w:val="en-US"/>
        </w:rPr>
        <w:t>3.</w:t>
      </w:r>
      <w:r>
        <w:rPr>
          <w:lang w:val="en-US"/>
        </w:rPr>
        <w:tab/>
        <w:t>The</w:t>
      </w:r>
      <w:r w:rsidRPr="00F56805">
        <w:rPr>
          <w:lang w:val="en-US"/>
        </w:rPr>
        <w:t xml:space="preserve"> capturing mobile device </w:t>
      </w:r>
      <w:r>
        <w:rPr>
          <w:lang w:val="en-US"/>
        </w:rPr>
        <w:t>navigates, e.g.</w:t>
      </w:r>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p>
    <w:p w14:paraId="3D0E8EC7" w14:textId="77777777" w:rsidR="00361590" w:rsidRPr="00F56805" w:rsidRDefault="00361590" w:rsidP="00361590">
      <w:pPr>
        <w:pStyle w:val="B1"/>
        <w:rPr>
          <w:lang w:val="en-US"/>
        </w:rPr>
      </w:pPr>
      <w:r>
        <w:rPr>
          <w:lang w:val="en-US"/>
        </w:rPr>
        <w:lastRenderedPageBreak/>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p>
    <w:p w14:paraId="72883C0F" w14:textId="77777777" w:rsidR="00361590" w:rsidRPr="00F56805" w:rsidRDefault="00361590" w:rsidP="00361590">
      <w:pPr>
        <w:pStyle w:val="B1"/>
        <w:rPr>
          <w:lang w:val="en-US"/>
        </w:rPr>
      </w:pPr>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p>
    <w:p w14:paraId="6F750E7F" w14:textId="77777777" w:rsidR="00361590" w:rsidRDefault="00361590" w:rsidP="00361590">
      <w:pPr>
        <w:rPr>
          <w:b/>
          <w:lang w:val="en-US"/>
        </w:rPr>
      </w:pPr>
      <w:r>
        <w:rPr>
          <w:b/>
          <w:lang w:val="en-US"/>
        </w:rPr>
        <w:t>For Localization</w:t>
      </w:r>
    </w:p>
    <w:p w14:paraId="78BA127F" w14:textId="77777777" w:rsidR="00361590" w:rsidRDefault="00361590" w:rsidP="00361590">
      <w:pPr>
        <w:pStyle w:val="B1"/>
        <w:rPr>
          <w:lang w:val="en-US"/>
        </w:rPr>
      </w:pPr>
      <w:r>
        <w:rPr>
          <w:lang w:val="en-US"/>
        </w:rPr>
        <w:t>1.</w:t>
      </w:r>
      <w:r>
        <w:rPr>
          <w:lang w:val="en-US"/>
        </w:rPr>
        <w:tab/>
        <w:t xml:space="preserve">A mobile device requiring localization attaches to a mobile network and becomes authorized to obtain Localization services. </w:t>
      </w:r>
    </w:p>
    <w:p w14:paraId="156495CA" w14:textId="77777777" w:rsidR="00361590" w:rsidRDefault="00361590" w:rsidP="00361590">
      <w:pPr>
        <w:pStyle w:val="B1"/>
        <w:rPr>
          <w:lang w:val="en-US"/>
        </w:rPr>
      </w:pPr>
      <w:r>
        <w:rPr>
          <w:lang w:val="en-US"/>
        </w:rPr>
        <w:t>2.</w:t>
      </w:r>
      <w:r>
        <w:rPr>
          <w:lang w:val="en-US"/>
        </w:rPr>
        <w:tab/>
        <w:t>The mobile device uses sensors to capture information corresponding to the point and direction that must be localized.</w:t>
      </w:r>
    </w:p>
    <w:p w14:paraId="4ED31F67" w14:textId="77777777" w:rsidR="00361590" w:rsidRDefault="00361590" w:rsidP="00361590">
      <w:pPr>
        <w:pStyle w:val="B1"/>
        <w:rPr>
          <w:lang w:val="en-US"/>
        </w:rPr>
      </w:pPr>
      <w:r>
        <w:rPr>
          <w:lang w:val="en-US"/>
        </w:rPr>
        <w:t>3.</w:t>
      </w:r>
      <w:r>
        <w:rPr>
          <w:lang w:val="en-US"/>
        </w:rPr>
        <w:tab/>
        <w:t>The mobile device sends via uplink communication the sensor information to the 5G system.</w:t>
      </w:r>
    </w:p>
    <w:p w14:paraId="14689507" w14:textId="77777777" w:rsidR="00361590" w:rsidRPr="00F56805" w:rsidRDefault="00361590" w:rsidP="00361590">
      <w:pPr>
        <w:pStyle w:val="B1"/>
        <w:rPr>
          <w:lang w:val="en-US"/>
        </w:rPr>
      </w:pPr>
      <w:r>
        <w:rPr>
          <w:lang w:val="en-US"/>
        </w:rPr>
        <w:t>4.</w:t>
      </w:r>
      <w:r>
        <w:rPr>
          <w:lang w:val="en-US"/>
        </w:rPr>
        <w:tab/>
        <w:t xml:space="preserve">The 5G system uses the sensor information 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p>
    <w:p w14:paraId="0B29E285" w14:textId="1147FAFA" w:rsidR="00361590" w:rsidRPr="00F56805" w:rsidRDefault="00DE0293" w:rsidP="00361590">
      <w:pPr>
        <w:rPr>
          <w:rFonts w:ascii="Arial" w:hAnsi="Arial"/>
          <w:noProof/>
          <w:sz w:val="28"/>
          <w:lang w:val="en-US"/>
        </w:rPr>
      </w:pPr>
      <w:r>
        <w:rPr>
          <w:rFonts w:ascii="Arial" w:hAnsi="Arial"/>
          <w:noProof/>
          <w:sz w:val="28"/>
          <w:lang w:val="en-US"/>
        </w:rPr>
        <w:t>5.5</w:t>
      </w:r>
      <w:r w:rsidR="00361590" w:rsidRPr="00F56805">
        <w:rPr>
          <w:rFonts w:ascii="Arial" w:hAnsi="Arial"/>
          <w:noProof/>
          <w:sz w:val="28"/>
          <w:lang w:val="en-US"/>
        </w:rPr>
        <w:t>.4</w:t>
      </w:r>
      <w:r w:rsidR="00361590" w:rsidRPr="00F56805">
        <w:rPr>
          <w:rFonts w:ascii="Arial" w:hAnsi="Arial"/>
          <w:noProof/>
          <w:sz w:val="28"/>
          <w:lang w:val="en-US"/>
        </w:rPr>
        <w:tab/>
        <w:t>Post-conditions</w:t>
      </w:r>
    </w:p>
    <w:p w14:paraId="60E3CBE6" w14:textId="77777777" w:rsidR="00361590" w:rsidRDefault="00361590" w:rsidP="00361590">
      <w:pPr>
        <w:rPr>
          <w:b/>
          <w:lang w:val="en-US"/>
        </w:rPr>
      </w:pPr>
      <w:r>
        <w:rPr>
          <w:b/>
          <w:lang w:val="en-US"/>
        </w:rPr>
        <w:t>For Spatial Mapping</w:t>
      </w:r>
    </w:p>
    <w:p w14:paraId="1E12309E" w14:textId="77777777" w:rsidR="00361590" w:rsidRPr="008C713E" w:rsidRDefault="00361590" w:rsidP="00361590">
      <w:pPr>
        <w:rPr>
          <w:lang w:val="en-US"/>
        </w:rPr>
      </w:pPr>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Default="00361590" w:rsidP="00361590">
      <w:pPr>
        <w:rPr>
          <w:b/>
          <w:lang w:val="en-US"/>
        </w:rPr>
      </w:pPr>
      <w:r>
        <w:rPr>
          <w:b/>
          <w:lang w:val="en-US"/>
        </w:rPr>
        <w:t>For Localization</w:t>
      </w:r>
    </w:p>
    <w:p w14:paraId="36BEDA29" w14:textId="77777777" w:rsidR="00361590" w:rsidRDefault="00361590" w:rsidP="00361590">
      <w:pPr>
        <w:rPr>
          <w:lang w:val="en-US"/>
        </w:rPr>
      </w:pPr>
      <w:r w:rsidRPr="00F56805">
        <w:rPr>
          <w:lang w:val="en-US"/>
        </w:rPr>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8F46D4" w:rsidRDefault="00361590" w:rsidP="00361590">
      <w:pPr>
        <w:rPr>
          <w:lang w:val="en-US"/>
        </w:rPr>
      </w:pPr>
      <w:r>
        <w:rPr>
          <w:lang w:val="en-US"/>
        </w:rPr>
        <w:t>The localization enabler can enhance location services as it can identify with some degree of precision a location by means of diverse sensors compared with known location data in the spatial map.</w:t>
      </w:r>
    </w:p>
    <w:p w14:paraId="4AF614D3" w14:textId="037D1443" w:rsidR="00361590" w:rsidRDefault="00DE0293" w:rsidP="00361590">
      <w:pPr>
        <w:pStyle w:val="3"/>
        <w:rPr>
          <w:noProof/>
          <w:lang w:val="en-US"/>
        </w:rPr>
      </w:pPr>
      <w:bookmarkStart w:id="70" w:name="_Toc113265379"/>
      <w:r>
        <w:rPr>
          <w:noProof/>
          <w:lang w:val="en-US"/>
        </w:rPr>
        <w:t>5.5</w:t>
      </w:r>
      <w:r w:rsidR="00361590">
        <w:rPr>
          <w:noProof/>
          <w:lang w:val="en-US"/>
        </w:rPr>
        <w:t>.5</w:t>
      </w:r>
      <w:r w:rsidR="00361590">
        <w:rPr>
          <w:noProof/>
          <w:lang w:val="en-US"/>
        </w:rPr>
        <w:tab/>
        <w:t>Existing feature partially or fully covering use case functionality</w:t>
      </w:r>
      <w:bookmarkEnd w:id="70"/>
    </w:p>
    <w:p w14:paraId="5D89B047" w14:textId="77777777" w:rsidR="00361590" w:rsidRDefault="00361590" w:rsidP="00361590">
      <w:pPr>
        <w:rPr>
          <w:lang w:val="en-US"/>
        </w:rPr>
      </w:pPr>
      <w:r>
        <w:rPr>
          <w:lang w:val="en-US"/>
        </w:rPr>
        <w:t>Location Services provide location information which can be used to support services that are triggered or informed by the user's location.  This information is not at the degree of accuracy needed for some applications, e.g. AR. Location Services also do not work in all environments, e.g. indoor.</w:t>
      </w:r>
    </w:p>
    <w:p w14:paraId="063C7487" w14:textId="77777777" w:rsidR="00361590" w:rsidRDefault="00361590" w:rsidP="00361590">
      <w:pPr>
        <w:rPr>
          <w:lang w:val="en-US"/>
        </w:rPr>
      </w:pPr>
      <w:r>
        <w:rPr>
          <w:lang w:val="en-US"/>
        </w:rPr>
        <w:t xml:space="preserve">The 5GS supports uplink media and uplink sensor data communication. </w:t>
      </w:r>
    </w:p>
    <w:p w14:paraId="584F25A0" w14:textId="20704BC0" w:rsidR="00361590" w:rsidRDefault="00361590" w:rsidP="00361590">
      <w:pPr>
        <w:pStyle w:val="ac"/>
        <w:spacing w:before="0" w:beforeAutospacing="0" w:after="0" w:afterAutospacing="0"/>
        <w:rPr>
          <w:sz w:val="20"/>
          <w:szCs w:val="20"/>
        </w:rPr>
      </w:pPr>
      <w:r w:rsidRPr="000760F6">
        <w:rPr>
          <w:sz w:val="20"/>
          <w:szCs w:val="20"/>
        </w:rPr>
        <w:t>In clause 4.1.4 of TR 26.928 [</w:t>
      </w:r>
      <w:r w:rsidR="00525B73">
        <w:rPr>
          <w:sz w:val="20"/>
          <w:szCs w:val="20"/>
        </w:rPr>
        <w:t>18</w:t>
      </w:r>
      <w:r w:rsidRPr="000760F6">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w:t>
      </w:r>
      <w:r>
        <w:rPr>
          <w:sz w:val="20"/>
          <w:szCs w:val="20"/>
        </w:rPr>
        <w:t>spatial mapping and localization services.</w:t>
      </w:r>
      <w:r w:rsidRPr="000760F6">
        <w:rPr>
          <w:sz w:val="20"/>
          <w:szCs w:val="20"/>
        </w:rPr>
        <w:t xml:space="preserve"> </w:t>
      </w:r>
    </w:p>
    <w:p w14:paraId="6F634902" w14:textId="77777777" w:rsidR="00361590" w:rsidRPr="000760F6" w:rsidRDefault="00361590" w:rsidP="00361590">
      <w:pPr>
        <w:pStyle w:val="ac"/>
        <w:spacing w:before="0" w:beforeAutospacing="0" w:after="0" w:afterAutospacing="0"/>
        <w:ind w:left="720"/>
        <w:rPr>
          <w:sz w:val="20"/>
          <w:szCs w:val="20"/>
        </w:rPr>
      </w:pPr>
    </w:p>
    <w:p w14:paraId="4EF4C26B" w14:textId="6955BAC2" w:rsidR="00361590" w:rsidRDefault="00361590" w:rsidP="00361590">
      <w:pPr>
        <w:pStyle w:val="ac"/>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along with enables-</w:t>
      </w:r>
      <w:r w:rsidRPr="00391A9E">
        <w:rPr>
          <w:sz w:val="20"/>
          <w:szCs w:val="20"/>
        </w:rPr>
        <w:t xml:space="preserve"> provides new positioning methods </w:t>
      </w:r>
      <w:r>
        <w:rPr>
          <w:sz w:val="20"/>
          <w:szCs w:val="20"/>
        </w:rPr>
        <w:t xml:space="preserve">based on multi-cell round-trip time measurements, multiple antenna beam measurements, multiple to enable downlink angle of departure (DL-AoD) and uplink angle of arrival (UL-AoA) [M, </w:t>
      </w:r>
      <w:r w:rsidR="00525B73">
        <w:rPr>
          <w:sz w:val="20"/>
          <w:szCs w:val="20"/>
        </w:rPr>
        <w:t>21, 22</w:t>
      </w:r>
      <w:r>
        <w:rPr>
          <w:sz w:val="20"/>
          <w:szCs w:val="20"/>
        </w:rPr>
        <w:t xml:space="preserve">]. Current 5G system supports positioning of the device-based but not device-free – Objects that do not radiate EM signals. We propose to add new requirement in section- </w:t>
      </w:r>
      <w:r w:rsidR="00DE0293">
        <w:rPr>
          <w:sz w:val="20"/>
          <w:szCs w:val="20"/>
        </w:rPr>
        <w:t>5.5</w:t>
      </w:r>
      <w:r>
        <w:rPr>
          <w:sz w:val="20"/>
          <w:szCs w:val="20"/>
        </w:rPr>
        <w:t>.6 to extend this architecture to support spatial mapping and localization service enablers.</w:t>
      </w:r>
    </w:p>
    <w:p w14:paraId="1ED363E8" w14:textId="77777777" w:rsidR="00361590" w:rsidRPr="00A621BE" w:rsidRDefault="00361590" w:rsidP="00361590">
      <w:pPr>
        <w:rPr>
          <w:lang w:val="en-US"/>
        </w:rPr>
      </w:pPr>
    </w:p>
    <w:p w14:paraId="2EAC7760" w14:textId="3A490F69" w:rsidR="00361590" w:rsidRDefault="00DE0293" w:rsidP="00361590">
      <w:pPr>
        <w:pStyle w:val="3"/>
      </w:pPr>
      <w:bookmarkStart w:id="71" w:name="_Toc113265380"/>
      <w:r>
        <w:rPr>
          <w:noProof/>
          <w:lang w:val="en-US"/>
        </w:rPr>
        <w:lastRenderedPageBreak/>
        <w:t>5.5</w:t>
      </w:r>
      <w:r w:rsidR="00361590">
        <w:rPr>
          <w:noProof/>
          <w:lang w:val="en-US"/>
        </w:rPr>
        <w:t>.6</w:t>
      </w:r>
      <w:r w:rsidR="00361590">
        <w:rPr>
          <w:noProof/>
          <w:lang w:val="en-US"/>
        </w:rPr>
        <w:tab/>
        <w:t xml:space="preserve">Potential New Requirements </w:t>
      </w:r>
      <w:r w:rsidR="00361590">
        <w:t>needed to support the use case</w:t>
      </w:r>
      <w:bookmarkEnd w:id="71"/>
    </w:p>
    <w:p w14:paraId="296C6B47" w14:textId="396D0A5B" w:rsidR="00361590" w:rsidRDefault="00DE0293" w:rsidP="00361590">
      <w:pPr>
        <w:pStyle w:val="4"/>
      </w:pPr>
      <w:bookmarkStart w:id="72" w:name="_Toc113265381"/>
      <w:r>
        <w:t>5.5</w:t>
      </w:r>
      <w:r w:rsidR="00361590">
        <w:t>.6.1</w:t>
      </w:r>
      <w:r w:rsidR="00361590">
        <w:tab/>
        <w:t>Requirements for Spatial Mapping</w:t>
      </w:r>
      <w:bookmarkEnd w:id="72"/>
    </w:p>
    <w:p w14:paraId="3F5C4E9F" w14:textId="286FB265" w:rsidR="00361590" w:rsidRDefault="00361590" w:rsidP="00361590">
      <w:pPr>
        <w:rPr>
          <w:lang w:val="en-US"/>
        </w:rPr>
      </w:pPr>
      <w:r w:rsidDel="00C264AF">
        <w:rPr>
          <w:lang w:val="en-US"/>
        </w:rPr>
        <w:t xml:space="preserve"> </w:t>
      </w: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measurement data that can be used to produce or modify a spatial map.</w:t>
      </w:r>
    </w:p>
    <w:p w14:paraId="5340FCB5" w14:textId="294CD71D" w:rsidR="00361590" w:rsidRDefault="00361590" w:rsidP="00361590">
      <w:pPr>
        <w:rPr>
          <w:lang w:val="en-US"/>
        </w:rPr>
      </w:pPr>
      <w:r>
        <w:rPr>
          <w:lang w:val="en-US"/>
        </w:rPr>
        <w:t>[PR</w:t>
      </w:r>
      <w:r w:rsidR="00DE0293">
        <w:rPr>
          <w:lang w:val="en-US"/>
        </w:rPr>
        <w:t>5.5</w:t>
      </w:r>
      <w:r>
        <w:rPr>
          <w:lang w:val="en-US"/>
        </w:rPr>
        <w:t>.6.12]</w:t>
      </w:r>
      <w:r>
        <w:rPr>
          <w:lang w:val="en-US"/>
        </w:rPr>
        <w:tab/>
        <w:t>Subject to operator policy, user consent and relevant regional and national regulation, the 5GS</w:t>
      </w:r>
      <w:r w:rsidRPr="00E403FD">
        <w:rPr>
          <w:lang w:val="en-US"/>
        </w:rPr>
        <w:t xml:space="preserve"> shall support </w:t>
      </w:r>
      <w:r>
        <w:rPr>
          <w:lang w:val="en-US"/>
        </w:rPr>
        <w:t>mechanisms to receive and process sensor measurement data to produce or modify a spatial map.</w:t>
      </w:r>
    </w:p>
    <w:p w14:paraId="7F2B8883" w14:textId="02B45FA1" w:rsidR="00361590" w:rsidRPr="00E403FD" w:rsidRDefault="00361590" w:rsidP="00361590">
      <w:pPr>
        <w:pStyle w:val="EditorsNote"/>
        <w:rPr>
          <w:lang w:val="en-US"/>
        </w:rPr>
      </w:pPr>
      <w:r>
        <w:rPr>
          <w:lang w:val="en-US"/>
        </w:rPr>
        <w:t>Editor's Note: The corresponding use case 'Transparent Sensing' is added in TR 22.837 [</w:t>
      </w:r>
      <w:r w:rsidR="00525B73">
        <w:rPr>
          <w:lang w:val="en-US"/>
        </w:rPr>
        <w:t>16</w:t>
      </w:r>
      <w:r>
        <w:rPr>
          <w:lang w:val="en-US"/>
        </w:rPr>
        <w:t>]. How to properly reference this use case is FFS.</w:t>
      </w:r>
    </w:p>
    <w:p w14:paraId="442104D9" w14:textId="2E333594" w:rsidR="00361590" w:rsidRDefault="00361590" w:rsidP="00361590">
      <w:pPr>
        <w:rPr>
          <w:lang w:val="en-US"/>
        </w:rPr>
      </w:pPr>
      <w:r>
        <w:rPr>
          <w:lang w:val="en-US"/>
        </w:rPr>
        <w:t>[PR</w:t>
      </w:r>
      <w:r w:rsidR="00DE0293">
        <w:rPr>
          <w:lang w:val="en-US"/>
        </w:rPr>
        <w:t>5.5</w:t>
      </w:r>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p>
    <w:p w14:paraId="41C3CB07" w14:textId="77777777" w:rsidR="00361590" w:rsidRPr="00180B49" w:rsidRDefault="00361590" w:rsidP="00361590">
      <w:pPr>
        <w:pStyle w:val="NO"/>
      </w:pPr>
      <w:r w:rsidRPr="00180B49">
        <w:t>NOTE</w:t>
      </w:r>
      <w:r>
        <w:t xml:space="preserve"> 1</w:t>
      </w:r>
      <w:r w:rsidRPr="00180B49">
        <w:t>:</w:t>
      </w:r>
      <w:r w:rsidRPr="00180B49">
        <w:tab/>
        <w:t>The spatial map and derived localization information supports services that produce AR and MR media, e.g. as described in clause 5.1.</w:t>
      </w:r>
    </w:p>
    <w:p w14:paraId="0F50AF5A" w14:textId="77777777" w:rsidR="00361590" w:rsidRPr="002A382C" w:rsidRDefault="00361590" w:rsidP="00361590">
      <w:pPr>
        <w:pStyle w:val="EditorsNote"/>
        <w:rPr>
          <w:lang w:val="en-US"/>
        </w:rPr>
      </w:pPr>
      <w:r>
        <w:rPr>
          <w:lang w:val="en-US"/>
        </w:rPr>
        <w:t>Editor's Note:</w:t>
      </w:r>
      <w:r>
        <w:rPr>
          <w:lang w:val="en-US"/>
        </w:rPr>
        <w:tab/>
        <w:t>The requirements for the precision of spatial positioning of the sensors that provide sensor data and the spatial map are FFS.</w:t>
      </w:r>
    </w:p>
    <w:p w14:paraId="2563C113" w14:textId="7B0478C2" w:rsidR="00361590" w:rsidRPr="002A382C" w:rsidRDefault="00DE0293" w:rsidP="00361590">
      <w:pPr>
        <w:pStyle w:val="4"/>
      </w:pPr>
      <w:bookmarkStart w:id="73" w:name="_Toc113265382"/>
      <w:r>
        <w:t>5.5</w:t>
      </w:r>
      <w:r w:rsidR="00361590">
        <w:t>.6.2</w:t>
      </w:r>
      <w:r w:rsidR="00361590">
        <w:tab/>
        <w:t>Requirements for Localization</w:t>
      </w:r>
      <w:bookmarkEnd w:id="73"/>
    </w:p>
    <w:p w14:paraId="7EF2C446" w14:textId="6E200E16" w:rsidR="00361590" w:rsidRPr="00E403FD" w:rsidRDefault="00361590" w:rsidP="00361590">
      <w:pPr>
        <w:rPr>
          <w:lang w:val="en-US"/>
        </w:rPr>
      </w:pP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p>
    <w:p w14:paraId="4260B17B" w14:textId="766CA60B" w:rsidR="00361590" w:rsidRDefault="00361590" w:rsidP="00361590">
      <w:pPr>
        <w:rPr>
          <w:lang w:val="en-US"/>
        </w:rPr>
      </w:pPr>
      <w:r>
        <w:rPr>
          <w:lang w:val="en-US"/>
        </w:rPr>
        <w:t>[PR</w:t>
      </w:r>
      <w:r w:rsidR="00DE0293">
        <w:rPr>
          <w:lang w:val="en-US"/>
        </w:rPr>
        <w:t>5.5</w:t>
      </w:r>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p>
    <w:p w14:paraId="1285A5DC" w14:textId="7DC7AB2B" w:rsidR="00361590" w:rsidRPr="00E403FD" w:rsidRDefault="00361590" w:rsidP="00361590">
      <w:pPr>
        <w:pStyle w:val="EditorsNote"/>
        <w:rPr>
          <w:lang w:val="en-US"/>
        </w:rPr>
      </w:pPr>
      <w:r>
        <w:rPr>
          <w:lang w:val="en-US"/>
        </w:rPr>
        <w:t>Editor's Note: The corresponding use case 'Transparent Sensing' is added in TR 22.837 [</w:t>
      </w:r>
      <w:r w:rsidR="00525B73">
        <w:rPr>
          <w:lang w:val="en-US"/>
        </w:rPr>
        <w:t>16</w:t>
      </w:r>
      <w:r>
        <w:rPr>
          <w:lang w:val="en-US"/>
        </w:rPr>
        <w:t>]. How to properly reference this use case is FFS.</w:t>
      </w:r>
    </w:p>
    <w:p w14:paraId="2C38AB29" w14:textId="1A44B26E" w:rsidR="00361590" w:rsidRDefault="00361590" w:rsidP="00361590">
      <w:pPr>
        <w:rPr>
          <w:lang w:val="en-US"/>
        </w:rPr>
      </w:pPr>
      <w:r>
        <w:rPr>
          <w:lang w:val="en-US"/>
        </w:rPr>
        <w:t>[PR</w:t>
      </w:r>
      <w:r w:rsidR="00DE0293">
        <w:rPr>
          <w:lang w:val="en-US"/>
        </w:rPr>
        <w:t>5.5</w:t>
      </w:r>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p>
    <w:p w14:paraId="150B0D41" w14:textId="77777777" w:rsidR="00361590" w:rsidRPr="00180B49" w:rsidRDefault="00361590" w:rsidP="00361590">
      <w:pPr>
        <w:pStyle w:val="NO"/>
      </w:pPr>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e.g. as described in clause 5.1.</w:t>
      </w:r>
    </w:p>
    <w:p w14:paraId="6408236B" w14:textId="77777777" w:rsidR="00361590" w:rsidRPr="002A382C" w:rsidRDefault="00361590" w:rsidP="00361590">
      <w:pPr>
        <w:pStyle w:val="EditorsNote"/>
        <w:rPr>
          <w:lang w:val="en-US"/>
        </w:rPr>
      </w:pPr>
      <w:r>
        <w:rPr>
          <w:lang w:val="en-US"/>
        </w:rPr>
        <w:t>Editor's Note:</w:t>
      </w:r>
      <w:r>
        <w:rPr>
          <w:lang w:val="en-US"/>
        </w:rPr>
        <w:tab/>
        <w:t>The requirements for the precision of spatial positioning of the sensors that provide sensor data and the spatial map are FFS.</w:t>
      </w:r>
    </w:p>
    <w:p w14:paraId="7A838E8A" w14:textId="2DE4D80E" w:rsidR="006305C8" w:rsidRPr="000D6532" w:rsidRDefault="006305C8" w:rsidP="006305C8">
      <w:pPr>
        <w:pStyle w:val="2"/>
        <w:rPr>
          <w:lang w:eastAsia="zh-CN"/>
        </w:rPr>
      </w:pPr>
      <w:bookmarkStart w:id="74" w:name="_Toc113265383"/>
      <w:r>
        <w:t xml:space="preserve">5.6 </w:t>
      </w:r>
      <w:r w:rsidR="00624D88">
        <w:tab/>
      </w:r>
      <w:r>
        <w:t>Mobile Metaverse for Immersive Gaming and Live Shows</w:t>
      </w:r>
      <w:bookmarkEnd w:id="74"/>
    </w:p>
    <w:p w14:paraId="24003CC5" w14:textId="4C769B9D" w:rsidR="006305C8" w:rsidRPr="000D6532" w:rsidRDefault="006305C8" w:rsidP="006305C8">
      <w:pPr>
        <w:pStyle w:val="3"/>
      </w:pPr>
      <w:bookmarkStart w:id="75" w:name="_Toc113265384"/>
      <w:r>
        <w:t>5.6</w:t>
      </w:r>
      <w:r w:rsidRPr="000D6532">
        <w:t>.1</w:t>
      </w:r>
      <w:r w:rsidRPr="000D6532">
        <w:tab/>
        <w:t>Description</w:t>
      </w:r>
      <w:bookmarkEnd w:id="75"/>
    </w:p>
    <w:p w14:paraId="38281620" w14:textId="77777777" w:rsidR="006305C8" w:rsidRDefault="006305C8" w:rsidP="006305C8">
      <w:pPr>
        <w:ind w:firstLineChars="100" w:firstLine="200"/>
        <w:jc w:val="both"/>
        <w:rPr>
          <w:lang w:eastAsia="zh-CN"/>
        </w:rPr>
      </w:pPr>
      <w:r>
        <w:rPr>
          <w:rFonts w:hint="eastAsia"/>
          <w:lang w:eastAsia="zh-CN"/>
        </w:rPr>
        <w:t>M</w:t>
      </w:r>
      <w:r>
        <w:rPr>
          <w:lang w:eastAsia="zh-CN"/>
        </w:rPr>
        <w:t>obile metaverse as a combination of the physical and digital world has already gained the attention of the industry and will benefit from multiple areas, such as gaming, social, medical, industry, transport, and so on [1]. The mobile metaverse will bring us a more immersive experience, which will bring more potential requirements to 5G systems. Among these fields, gaming is considered a pioneer in the development of mobile metaverse.</w:t>
      </w:r>
      <w:r>
        <w:rPr>
          <w:rFonts w:hint="eastAsia"/>
          <w:lang w:eastAsia="zh-CN"/>
        </w:rPr>
        <w:t xml:space="preserve"> </w:t>
      </w:r>
      <w:r>
        <w:rPr>
          <w:lang w:eastAsia="zh-CN"/>
        </w:rPr>
        <w:t xml:space="preserve">This pCR aims to </w:t>
      </w:r>
      <w:r w:rsidRPr="007F0964">
        <w:rPr>
          <w:lang w:eastAsia="zh-CN"/>
        </w:rPr>
        <w:t>discuss</w:t>
      </w:r>
      <w:r>
        <w:rPr>
          <w:lang w:eastAsia="zh-CN"/>
        </w:rPr>
        <w:t xml:space="preserve"> mobile metaverse for immersive gaming and live shows.</w:t>
      </w:r>
    </w:p>
    <w:p w14:paraId="74E5AB2E" w14:textId="67614979" w:rsidR="006305C8" w:rsidRPr="004927A0" w:rsidRDefault="006305C8" w:rsidP="006305C8">
      <w:pPr>
        <w:ind w:firstLine="200"/>
        <w:jc w:val="both"/>
      </w:pPr>
      <w:r>
        <w:t xml:space="preserve">With the support of 5GS, the game players can interact with each other on the cloud or edge server, which may form a digital world called mobile metaverse. </w:t>
      </w:r>
      <w:r w:rsidRPr="004927A0">
        <w:t xml:space="preserve">The following Figure </w:t>
      </w:r>
      <w:r>
        <w:t>5.6</w:t>
      </w:r>
      <w:r w:rsidRPr="004927A0">
        <w:t xml:space="preserve">.1-1 shows the general idea of this use case. The mobile metaverse may be deployed at the cloud </w:t>
      </w:r>
      <w:r>
        <w:t xml:space="preserve">or edge </w:t>
      </w:r>
      <w:r w:rsidRPr="004927A0">
        <w:t xml:space="preserve">server for </w:t>
      </w:r>
      <w:r>
        <w:t>immersive gaming and live shows</w:t>
      </w:r>
      <w:r w:rsidRPr="004927A0">
        <w:t xml:space="preserve">. </w:t>
      </w:r>
      <w:r>
        <w:t>When the players</w:t>
      </w:r>
      <w:r w:rsidRPr="004927A0">
        <w:t xml:space="preserve"> </w:t>
      </w:r>
      <w:r>
        <w:t>are playing the basketball game</w:t>
      </w:r>
      <w:r w:rsidRPr="004927A0">
        <w:t xml:space="preserve">, </w:t>
      </w:r>
      <w:r>
        <w:t xml:space="preserve">they </w:t>
      </w:r>
      <w:r w:rsidRPr="004927A0">
        <w:t xml:space="preserve">may achieve an immersive experience with their avatars, and the </w:t>
      </w:r>
      <w:r>
        <w:t>avatars</w:t>
      </w:r>
      <w:r w:rsidRPr="004927A0">
        <w:t xml:space="preserve"> </w:t>
      </w:r>
      <w:r>
        <w:t>can</w:t>
      </w:r>
      <w:r w:rsidRPr="004927A0">
        <w:t xml:space="preserve"> </w:t>
      </w:r>
      <w:r>
        <w:t>interact</w:t>
      </w:r>
      <w:r w:rsidRPr="004927A0">
        <w:t xml:space="preserve"> with each other, whether </w:t>
      </w:r>
      <w:r w:rsidRPr="0085789C">
        <w:t>the players</w:t>
      </w:r>
      <w:r w:rsidRPr="004927A0">
        <w:t xml:space="preserve"> are in proximity or non-proximity. </w:t>
      </w:r>
      <w:r>
        <w:t>Meanwhile, other players in the metaverse can join in this digital world as spectators to watch the live show. The sensor data captured by the cloud or edge server may perform coding and rendering to generate the virtual images for immersive gaming and live shows, which may be displayed on a big screen</w:t>
      </w:r>
      <w:r w:rsidRPr="009D0BF2">
        <w:t xml:space="preserve">, and the interactive service data could be exchanged among the </w:t>
      </w:r>
      <w:r w:rsidRPr="00FF4A2F">
        <w:t>players</w:t>
      </w:r>
      <w:r w:rsidRPr="009D0BF2">
        <w:t>, avatars.</w:t>
      </w:r>
      <w:r>
        <w:t xml:space="preserve"> Here, sensing </w:t>
      </w:r>
      <w:r>
        <w:lastRenderedPageBreak/>
        <w:t>information include the physical pose/movement, but for a basketball game, the playground and equipments also can have sensor. And this information is useful for the metaverse to perform 3D representation. An immersive experience could be achieved by the players.</w:t>
      </w:r>
      <w:r w:rsidRPr="00F82971">
        <w:t xml:space="preserve"> </w:t>
      </w:r>
      <w:r>
        <w:rPr>
          <w:rFonts w:hint="eastAsia"/>
          <w:lang w:eastAsia="zh-CN"/>
        </w:rPr>
        <w:t>T</w:t>
      </w:r>
      <w:r w:rsidRPr="004927A0">
        <w:t xml:space="preserve">he major impact on 3GPP is whether and how 5GS can be used to better utilize </w:t>
      </w:r>
      <w:r>
        <w:t>the sensor information</w:t>
      </w:r>
      <w:r w:rsidRPr="004927A0">
        <w:t xml:space="preserve"> and achieve </w:t>
      </w:r>
      <w:r>
        <w:t>immersive</w:t>
      </w:r>
      <w:r w:rsidRPr="004927A0">
        <w:t xml:space="preserve"> experiences of the multi-</w:t>
      </w:r>
      <w:r w:rsidRPr="0085789C">
        <w:t>players</w:t>
      </w:r>
      <w:r w:rsidRPr="00FF4A2F">
        <w:t>.</w:t>
      </w:r>
    </w:p>
    <w:p w14:paraId="29E4F095" w14:textId="2A00FEF5" w:rsidR="006305C8" w:rsidRPr="00060229" w:rsidRDefault="006305C8" w:rsidP="006305C8">
      <w:pPr>
        <w:jc w:val="center"/>
        <w:rPr>
          <w:noProof/>
        </w:rPr>
      </w:pPr>
      <w:r w:rsidRPr="004322FD">
        <w:rPr>
          <w:noProof/>
          <w:lang w:val="en-US" w:eastAsia="ko-KR"/>
        </w:rPr>
        <w:drawing>
          <wp:inline distT="0" distB="0" distL="0" distR="0" wp14:anchorId="1E1DDBBC" wp14:editId="7D39B5D1">
            <wp:extent cx="4333240" cy="24650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33240" cy="2465070"/>
                    </a:xfrm>
                    <a:prstGeom prst="rect">
                      <a:avLst/>
                    </a:prstGeom>
                    <a:noFill/>
                    <a:ln>
                      <a:noFill/>
                    </a:ln>
                  </pic:spPr>
                </pic:pic>
              </a:graphicData>
            </a:graphic>
          </wp:inline>
        </w:drawing>
      </w:r>
    </w:p>
    <w:p w14:paraId="4EEE5B1F" w14:textId="2231682C" w:rsidR="006305C8" w:rsidRPr="00060229" w:rsidRDefault="006305C8" w:rsidP="000C30A9">
      <w:pPr>
        <w:pStyle w:val="TF"/>
      </w:pPr>
      <w:r w:rsidRPr="00060229">
        <w:rPr>
          <w:noProof/>
        </w:rPr>
        <w:t xml:space="preserve">Fig </w:t>
      </w:r>
      <w:r>
        <w:rPr>
          <w:noProof/>
        </w:rPr>
        <w:t>5.6</w:t>
      </w:r>
      <w:r w:rsidRPr="00060229">
        <w:rPr>
          <w:noProof/>
        </w:rPr>
        <w:t xml:space="preserve">.1-1 </w:t>
      </w:r>
      <w:r w:rsidRPr="00060229">
        <w:t xml:space="preserve">Mobile Metaverse </w:t>
      </w:r>
      <w:r>
        <w:t>for Immersive Gaming and Live Shows</w:t>
      </w:r>
    </w:p>
    <w:p w14:paraId="292A89AF" w14:textId="3AB7B76B" w:rsidR="006305C8" w:rsidRPr="000D6532" w:rsidRDefault="006305C8" w:rsidP="006305C8">
      <w:pPr>
        <w:pStyle w:val="3"/>
        <w:jc w:val="both"/>
      </w:pPr>
      <w:bookmarkStart w:id="76" w:name="_Toc113265385"/>
      <w:r>
        <w:t>5.6</w:t>
      </w:r>
      <w:r w:rsidRPr="000D6532">
        <w:t>.2</w:t>
      </w:r>
      <w:r w:rsidRPr="000D6532">
        <w:tab/>
        <w:t>Pre-conditions</w:t>
      </w:r>
      <w:bookmarkEnd w:id="76"/>
    </w:p>
    <w:p w14:paraId="5FF0B4BF" w14:textId="77777777" w:rsidR="006305C8" w:rsidRPr="00060229" w:rsidRDefault="006305C8" w:rsidP="006305C8">
      <w:pPr>
        <w:jc w:val="both"/>
      </w:pPr>
      <w:r w:rsidRPr="00060229">
        <w:t>The following are pre-conditions for this use case:</w:t>
      </w:r>
    </w:p>
    <w:p w14:paraId="3052E9BD" w14:textId="77777777" w:rsidR="006305C8" w:rsidRPr="002A7FF1" w:rsidRDefault="006305C8" w:rsidP="006305C8">
      <w:pPr>
        <w:pStyle w:val="B1"/>
        <w:numPr>
          <w:ilvl w:val="0"/>
          <w:numId w:val="6"/>
        </w:numPr>
        <w:overflowPunct w:val="0"/>
        <w:autoSpaceDE w:val="0"/>
        <w:autoSpaceDN w:val="0"/>
        <w:adjustRightInd w:val="0"/>
        <w:jc w:val="both"/>
        <w:textAlignment w:val="baseline"/>
        <w:rPr>
          <w:rFonts w:eastAsia="Calibri"/>
        </w:rPr>
      </w:pPr>
      <w:r w:rsidRPr="008A7E80">
        <w:rPr>
          <w:lang w:eastAsia="zh-CN"/>
        </w:rPr>
        <w:t>The computing resource used for game design and real-time processing such as game development library and rendering tools could be provided for mobile metaverse on the cloud or edge server.</w:t>
      </w:r>
    </w:p>
    <w:p w14:paraId="77DDD624" w14:textId="77777777" w:rsidR="006305C8" w:rsidRPr="00060229" w:rsidRDefault="006305C8" w:rsidP="006305C8">
      <w:pPr>
        <w:pStyle w:val="B1"/>
        <w:numPr>
          <w:ilvl w:val="0"/>
          <w:numId w:val="6"/>
        </w:numPr>
        <w:overflowPunct w:val="0"/>
        <w:autoSpaceDE w:val="0"/>
        <w:autoSpaceDN w:val="0"/>
        <w:adjustRightInd w:val="0"/>
        <w:jc w:val="both"/>
        <w:textAlignment w:val="baseline"/>
        <w:rPr>
          <w:rFonts w:eastAsia="Calibri"/>
        </w:rPr>
      </w:pPr>
      <w:r w:rsidRPr="00060229">
        <w:rPr>
          <w:lang w:eastAsia="zh-CN"/>
        </w:rPr>
        <w:t xml:space="preserve">5GS </w:t>
      </w:r>
      <w:r>
        <w:rPr>
          <w:lang w:eastAsia="zh-CN"/>
        </w:rPr>
        <w:t>is</w:t>
      </w:r>
      <w:r w:rsidRPr="00060229">
        <w:rPr>
          <w:lang w:eastAsia="zh-CN"/>
        </w:rPr>
        <w:t xml:space="preserve"> capable of transporting the uplink/downlink service data.</w:t>
      </w:r>
    </w:p>
    <w:p w14:paraId="146D2528" w14:textId="77777777" w:rsidR="006305C8" w:rsidRPr="00060229" w:rsidRDefault="006305C8" w:rsidP="006305C8">
      <w:pPr>
        <w:pStyle w:val="B1"/>
        <w:numPr>
          <w:ilvl w:val="0"/>
          <w:numId w:val="6"/>
        </w:numPr>
        <w:overflowPunct w:val="0"/>
        <w:autoSpaceDE w:val="0"/>
        <w:autoSpaceDN w:val="0"/>
        <w:adjustRightInd w:val="0"/>
        <w:jc w:val="both"/>
        <w:textAlignment w:val="baseline"/>
        <w:rPr>
          <w:rFonts w:eastAsia="Calibri"/>
        </w:rPr>
      </w:pPr>
      <w:r w:rsidRPr="00060229">
        <w:rPr>
          <w:lang w:eastAsia="zh-CN"/>
        </w:rPr>
        <w:t xml:space="preserve">The VR/AR/MR/Cloud Gaming mobile devices, such as mobile headsets or other haptic mobile devices, could be connected to the </w:t>
      </w:r>
      <w:r>
        <w:rPr>
          <w:lang w:eastAsia="zh-CN"/>
        </w:rPr>
        <w:t>cloud or edge</w:t>
      </w:r>
      <w:r w:rsidRPr="00060229">
        <w:rPr>
          <w:lang w:eastAsia="zh-CN"/>
        </w:rPr>
        <w:t xml:space="preserve"> server for supporting the mobile metaverse</w:t>
      </w:r>
      <w:r>
        <w:rPr>
          <w:lang w:eastAsia="zh-CN"/>
        </w:rPr>
        <w:t xml:space="preserve"> immersive game and live show</w:t>
      </w:r>
      <w:r w:rsidRPr="00060229">
        <w:rPr>
          <w:lang w:eastAsia="zh-CN"/>
        </w:rPr>
        <w:t xml:space="preserve"> via 5G</w:t>
      </w:r>
      <w:r>
        <w:rPr>
          <w:lang w:eastAsia="zh-CN"/>
        </w:rPr>
        <w:t>S</w:t>
      </w:r>
      <w:r w:rsidRPr="00060229">
        <w:rPr>
          <w:lang w:eastAsia="zh-CN"/>
        </w:rPr>
        <w:t>.</w:t>
      </w:r>
    </w:p>
    <w:p w14:paraId="3A372F98" w14:textId="6D3831AC" w:rsidR="006305C8" w:rsidRPr="000D6532" w:rsidRDefault="006305C8" w:rsidP="006305C8">
      <w:pPr>
        <w:pStyle w:val="3"/>
      </w:pPr>
      <w:bookmarkStart w:id="77" w:name="_Toc113265386"/>
      <w:r>
        <w:t>5.6</w:t>
      </w:r>
      <w:r w:rsidRPr="000D6532">
        <w:t>.3</w:t>
      </w:r>
      <w:r w:rsidRPr="000D6532">
        <w:tab/>
        <w:t>Service Flows</w:t>
      </w:r>
      <w:bookmarkEnd w:id="77"/>
    </w:p>
    <w:p w14:paraId="7229BFAB" w14:textId="77777777" w:rsidR="006305C8" w:rsidRPr="00060229" w:rsidRDefault="006305C8" w:rsidP="006305C8">
      <w:pPr>
        <w:jc w:val="both"/>
      </w:pPr>
      <w:r w:rsidRPr="00060229">
        <w:t>The following are service flows for this use case:</w:t>
      </w:r>
    </w:p>
    <w:p w14:paraId="46AB0113" w14:textId="77777777" w:rsidR="006305C8"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lang w:eastAsia="zh-CN"/>
        </w:rPr>
        <w:t xml:space="preserve">Player A (a lady who is a fan for gaming metaverse) configures </w:t>
      </w:r>
      <w:r>
        <w:rPr>
          <w:lang w:eastAsia="zh-CN"/>
        </w:rPr>
        <w:t>her</w:t>
      </w:r>
      <w:r w:rsidRPr="008A7E80">
        <w:rPr>
          <w:lang w:eastAsia="zh-CN"/>
        </w:rPr>
        <w:t xml:space="preserve"> smartphone, which can be called UE. One path is established between the cloud or edge server and the UE. The UE sends a request to the 5GS, and the 5GS authorizes the request and exposes the </w:t>
      </w:r>
      <w:r>
        <w:rPr>
          <w:lang w:eastAsia="zh-CN"/>
        </w:rPr>
        <w:t xml:space="preserve">capability of metaverse game production and game development (e.g. expose APIs) </w:t>
      </w:r>
      <w:r w:rsidRPr="009E5D02">
        <w:rPr>
          <w:lang w:eastAsia="zh-CN"/>
        </w:rPr>
        <w:t xml:space="preserve">to </w:t>
      </w:r>
      <w:r>
        <w:rPr>
          <w:lang w:eastAsia="zh-CN"/>
        </w:rPr>
        <w:t>the UE.</w:t>
      </w:r>
      <w:r w:rsidRPr="008A7E80">
        <w:rPr>
          <w:lang w:eastAsia="zh-CN"/>
        </w:rPr>
        <w:t xml:space="preserv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7777777" w:rsidR="006305C8" w:rsidRPr="00C01DCB" w:rsidRDefault="006305C8" w:rsidP="006305C8">
      <w:pPr>
        <w:pStyle w:val="NO"/>
      </w:pPr>
      <w:r w:rsidRPr="00EF273D">
        <w:t>NOTE:</w:t>
      </w:r>
      <w:r w:rsidRPr="00EF273D">
        <w:tab/>
      </w:r>
      <w:r w:rsidRPr="00C01DCB">
        <w:t>The edge may be a burden when it comes to long-term services, such as metaverse data storage and large-scale computing. In such a case, cloud service is essential for being a centralized node to maintaining shared space for thousands or even millions of concurrent users in such a large metaverse, and cloud-edge interaction via 5GS is necessary.</w:t>
      </w:r>
    </w:p>
    <w:p w14:paraId="413DE731" w14:textId="77777777" w:rsidR="006305C8" w:rsidRPr="00AF1CAE" w:rsidRDefault="006305C8" w:rsidP="006305C8">
      <w:pPr>
        <w:pStyle w:val="B1"/>
        <w:numPr>
          <w:ilvl w:val="0"/>
          <w:numId w:val="7"/>
        </w:numPr>
        <w:overflowPunct w:val="0"/>
        <w:autoSpaceDE w:val="0"/>
        <w:autoSpaceDN w:val="0"/>
        <w:adjustRightInd w:val="0"/>
        <w:jc w:val="both"/>
        <w:textAlignment w:val="baseline"/>
        <w:rPr>
          <w:lang w:eastAsia="zh-CN"/>
        </w:rPr>
      </w:pPr>
      <w:r w:rsidRPr="00F7706E">
        <w:rPr>
          <w:rFonts w:eastAsia="Calibri"/>
        </w:rPr>
        <w:t>Player A invites seven players (B, C, D, E, F, G, H) from the metaverse to join the game venue created by himself. These players form two teams to play a 3v3 basketball game</w:t>
      </w:r>
      <w:r>
        <w:rPr>
          <w:rFonts w:eastAsia="Calibri"/>
        </w:rPr>
        <w:t xml:space="preserve"> match</w:t>
      </w:r>
      <w:r w:rsidRPr="00F7706E">
        <w:rPr>
          <w:rFonts w:eastAsia="Calibri"/>
        </w:rPr>
        <w:t>. Among them, B, C</w:t>
      </w:r>
      <w:r>
        <w:rPr>
          <w:rFonts w:eastAsia="Calibri"/>
        </w:rPr>
        <w:t>,</w:t>
      </w:r>
      <w:r w:rsidRPr="00F7706E">
        <w:rPr>
          <w:rFonts w:eastAsia="Calibri"/>
        </w:rPr>
        <w:t xml:space="preserve"> and D are one group, E, F, </w:t>
      </w:r>
      <w:r>
        <w:rPr>
          <w:rFonts w:eastAsia="Calibri"/>
        </w:rPr>
        <w:t xml:space="preserve">and </w:t>
      </w:r>
      <w:r w:rsidRPr="00F7706E">
        <w:rPr>
          <w:rFonts w:eastAsia="Calibri"/>
        </w:rPr>
        <w:t xml:space="preserve">G are another group, and H is the game referee. Each member </w:t>
      </w:r>
      <w:r>
        <w:rPr>
          <w:rFonts w:eastAsia="Calibri"/>
        </w:rPr>
        <w:t>of</w:t>
      </w:r>
      <w:r w:rsidRPr="00F7706E">
        <w:rPr>
          <w:rFonts w:eastAsia="Calibri"/>
        </w:rPr>
        <w:t xml:space="preserve"> each group chooses their own NFT character. Then, player A publishes the game match information, and other players</w:t>
      </w:r>
      <w:r w:rsidRPr="00070938">
        <w:rPr>
          <w:rFonts w:eastAsia="Calibri"/>
        </w:rPr>
        <w:t xml:space="preserve"> </w:t>
      </w:r>
      <w:r w:rsidRPr="00F7706E">
        <w:rPr>
          <w:rFonts w:eastAsia="Calibri"/>
        </w:rPr>
        <w:t xml:space="preserve">as spectators in the metaverse can </w:t>
      </w:r>
      <w:r>
        <w:rPr>
          <w:rFonts w:eastAsia="Calibri"/>
        </w:rPr>
        <w:t xml:space="preserve"> </w:t>
      </w:r>
      <w:r w:rsidRPr="00F7706E">
        <w:rPr>
          <w:rFonts w:eastAsia="Calibri"/>
        </w:rPr>
        <w:t xml:space="preserve">enter the </w:t>
      </w:r>
      <w:r>
        <w:rPr>
          <w:rFonts w:eastAsia="Calibri"/>
        </w:rPr>
        <w:t>game venue</w:t>
      </w:r>
      <w:r w:rsidRPr="00F7706E">
        <w:rPr>
          <w:rFonts w:eastAsia="Calibri"/>
        </w:rPr>
        <w:t xml:space="preserve"> to watch the match</w:t>
      </w:r>
      <w:r>
        <w:rPr>
          <w:rFonts w:eastAsia="Calibri"/>
        </w:rPr>
        <w:t>.</w:t>
      </w:r>
    </w:p>
    <w:p w14:paraId="7EDB2807" w14:textId="77777777" w:rsidR="006305C8" w:rsidRPr="00C01DCB" w:rsidRDefault="006305C8" w:rsidP="006305C8">
      <w:pPr>
        <w:pStyle w:val="NO"/>
      </w:pPr>
      <w:r w:rsidRPr="00C01DCB">
        <w:t>NOTE:</w:t>
      </w:r>
      <w:r w:rsidRPr="00C01DCB">
        <w:tab/>
      </w:r>
      <w:r w:rsidRPr="00EF273D">
        <w:rPr>
          <w:lang w:eastAsia="zh-CN"/>
        </w:rPr>
        <w:t xml:space="preserve">Players A, B, C, D, E, F, G, </w:t>
      </w:r>
      <w:r w:rsidRPr="00C01DCB">
        <w:rPr>
          <w:lang w:eastAsia="zh-CN"/>
        </w:rPr>
        <w:t>and H can be located in different areas in the physical world.</w:t>
      </w:r>
    </w:p>
    <w:p w14:paraId="389B7D98" w14:textId="77777777" w:rsidR="006305C8" w:rsidRPr="00B34CD4"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rFonts w:hint="eastAsia"/>
          <w:lang w:eastAsia="zh-CN"/>
        </w:rPr>
        <w:lastRenderedPageBreak/>
        <w:t>T</w:t>
      </w:r>
      <w:r w:rsidRPr="008A7E80">
        <w:rPr>
          <w:lang w:eastAsia="zh-CN"/>
        </w:rPr>
        <w:t xml:space="preserve">he game starts. </w:t>
      </w:r>
      <w:r w:rsidRPr="00C01DCB">
        <w:t xml:space="preserve">When the players are playing in the venue of the metaverse, 3D positioning accuracy is required for the avatars to represent the players’ location and also gestures for a basketball game. </w:t>
      </w:r>
      <w:r w:rsidRPr="00EF273D">
        <w:rPr>
          <w:lang w:eastAsia="zh-CN"/>
        </w:rPr>
        <w:t xml:space="preserve">The </w:t>
      </w:r>
      <w:r w:rsidRPr="00C01DCB">
        <w:rPr>
          <w:lang w:eastAsia="zh-CN"/>
        </w:rPr>
        <w:t>team members in the physical world control the basketball through 5GS in the uplink direction by a typical mobile input device</w:t>
      </w:r>
      <w:r w:rsidRPr="00FF4A2F">
        <w:rPr>
          <w:lang w:eastAsia="zh-CN"/>
        </w:rPr>
        <w:t xml:space="preserve">, </w:t>
      </w:r>
      <w:r w:rsidRPr="00C01DCB">
        <w:t>e.g., VR headset, VR glasses</w:t>
      </w:r>
      <w:r w:rsidRPr="00EF273D">
        <w:rPr>
          <w:lang w:eastAsia="zh-CN"/>
        </w:rPr>
        <w:t>,</w:t>
      </w:r>
      <w:r>
        <w:rPr>
          <w:lang w:eastAsia="zh-CN"/>
        </w:rPr>
        <w:t xml:space="preserve"> </w:t>
      </w:r>
      <w:r w:rsidRPr="008A7E80">
        <w:rPr>
          <w:lang w:eastAsia="zh-CN"/>
        </w:rPr>
        <w:t>and at the same time can interact with each other and pass the basketball to them; though the player has no touch with the basketball in the physical world, he can get some haptic experience of the basketball. The team members both in the physical world and virtual world can interact with each other via 5GS anytime, anywhere for an immersive experience.</w:t>
      </w:r>
    </w:p>
    <w:p w14:paraId="402DFD2C" w14:textId="77777777" w:rsidR="006305C8" w:rsidRDefault="006305C8" w:rsidP="006305C8">
      <w:pPr>
        <w:pStyle w:val="B1"/>
        <w:numPr>
          <w:ilvl w:val="0"/>
          <w:numId w:val="7"/>
        </w:numPr>
        <w:overflowPunct w:val="0"/>
        <w:autoSpaceDE w:val="0"/>
        <w:autoSpaceDN w:val="0"/>
        <w:adjustRightInd w:val="0"/>
        <w:jc w:val="both"/>
        <w:textAlignment w:val="baseline"/>
        <w:rPr>
          <w:rFonts w:eastAsia="Calibri"/>
        </w:rPr>
      </w:pPr>
      <w:r w:rsidRPr="004E1F2B">
        <w:rPr>
          <w:rFonts w:eastAsia="Calibri"/>
        </w:rPr>
        <w:t>Spectators can watch the game match while eating snacks bought from the supermarket in the venue</w:t>
      </w:r>
      <w:r>
        <w:rPr>
          <w:rFonts w:eastAsia="Calibri"/>
        </w:rPr>
        <w:t xml:space="preserve"> through 5GS by </w:t>
      </w:r>
      <w:r w:rsidRPr="0085789C">
        <w:rPr>
          <w:rFonts w:eastAsia="Calibri"/>
        </w:rPr>
        <w:t>a typical mobile input device</w:t>
      </w:r>
      <w:r w:rsidRPr="00FF4A2F">
        <w:rPr>
          <w:rFonts w:eastAsia="Calibri"/>
        </w:rPr>
        <w:t>.</w:t>
      </w:r>
      <w:r w:rsidRPr="004E1F2B">
        <w:rPr>
          <w:rFonts w:eastAsia="Calibri"/>
        </w:rPr>
        <w:t xml:space="preserve"> At the same time, </w:t>
      </w:r>
      <w:r>
        <w:rPr>
          <w:rFonts w:eastAsia="Calibri"/>
        </w:rPr>
        <w:t>they</w:t>
      </w:r>
      <w:r w:rsidRPr="004E1F2B">
        <w:rPr>
          <w:rFonts w:eastAsia="Calibri"/>
        </w:rPr>
        <w:t xml:space="preserve"> can view the game attributes, including game rules and player information, by switching the viewing direction. Multiple sensor information can be feedback to </w:t>
      </w:r>
      <w:r w:rsidRPr="0085789C">
        <w:rPr>
          <w:rFonts w:eastAsia="Calibri"/>
        </w:rPr>
        <w:t>spectators</w:t>
      </w:r>
      <w:r>
        <w:rPr>
          <w:rFonts w:eastAsia="Calibri"/>
        </w:rPr>
        <w:t xml:space="preserve"> </w:t>
      </w:r>
      <w:r w:rsidRPr="004E1F2B">
        <w:rPr>
          <w:rFonts w:eastAsia="Calibri"/>
        </w:rPr>
        <w:t xml:space="preserve">an </w:t>
      </w:r>
      <w:r w:rsidRPr="00060229">
        <w:rPr>
          <w:lang w:eastAsia="zh-CN"/>
        </w:rPr>
        <w:t>immersiv</w:t>
      </w:r>
      <w:r>
        <w:rPr>
          <w:lang w:eastAsia="zh-CN"/>
        </w:rPr>
        <w:t>e live show experience</w:t>
      </w:r>
      <w:r w:rsidRPr="004E1F2B">
        <w:rPr>
          <w:rFonts w:eastAsia="Calibri"/>
        </w:rPr>
        <w:t xml:space="preserve"> </w:t>
      </w:r>
      <w:r>
        <w:rPr>
          <w:rFonts w:eastAsia="Calibri"/>
        </w:rPr>
        <w:t>through 5GS in the downlink direction</w:t>
      </w:r>
      <w:r w:rsidRPr="004E1F2B">
        <w:rPr>
          <w:rFonts w:eastAsia="Calibri"/>
        </w:rPr>
        <w:t>.</w:t>
      </w:r>
      <w:r>
        <w:rPr>
          <w:rFonts w:eastAsia="Calibri"/>
        </w:rPr>
        <w:t xml:space="preserve"> The spectators both in the </w:t>
      </w:r>
      <w:r w:rsidRPr="008A7E80">
        <w:rPr>
          <w:lang w:eastAsia="zh-CN"/>
        </w:rPr>
        <w:t>physical world and virtual world can interact with each other via 5GS for an immersive experience.</w:t>
      </w:r>
    </w:p>
    <w:p w14:paraId="3F56495E" w14:textId="77777777" w:rsidR="006305C8" w:rsidRPr="00FF4A2F" w:rsidRDefault="006305C8" w:rsidP="006305C8">
      <w:pPr>
        <w:pStyle w:val="B1"/>
        <w:ind w:left="0" w:firstLine="0"/>
        <w:jc w:val="both"/>
        <w:rPr>
          <w:lang w:eastAsia="zh-CN"/>
        </w:rPr>
      </w:pPr>
    </w:p>
    <w:p w14:paraId="6C496074" w14:textId="77777777" w:rsidR="006305C8" w:rsidRPr="00AF1CAE" w:rsidRDefault="006305C8" w:rsidP="006305C8">
      <w:pPr>
        <w:pStyle w:val="NO"/>
      </w:pPr>
      <w:r w:rsidRPr="00FF4A2F">
        <w:t>NOTE:</w:t>
      </w:r>
      <w:r w:rsidRPr="00FF4A2F">
        <w:tab/>
      </w:r>
      <w:r w:rsidRPr="00FF4A2F">
        <w:rPr>
          <w:lang w:eastAsia="zh-CN"/>
        </w:rPr>
        <w:t>During the running of the game, UE can access to the metaverse with low power consumption to reduce the metaverse game interruption. The cloud or edge server is used for coding, rendering, and generating the mobile metaverse for immersive gaming and live show.</w:t>
      </w:r>
    </w:p>
    <w:p w14:paraId="56064304" w14:textId="77777777" w:rsidR="006305C8" w:rsidRPr="008A7E80"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lang w:eastAsia="zh-CN"/>
        </w:rPr>
        <w:t>Player A terminates the game application</w:t>
      </w:r>
      <w:r>
        <w:rPr>
          <w:lang w:eastAsia="zh-CN"/>
        </w:rPr>
        <w:t>.</w:t>
      </w:r>
    </w:p>
    <w:p w14:paraId="4945DA7A" w14:textId="0659CE43" w:rsidR="006305C8" w:rsidRPr="00444AA1" w:rsidRDefault="006305C8" w:rsidP="006305C8">
      <w:pPr>
        <w:pStyle w:val="3"/>
        <w:rPr>
          <w:lang w:val="en-US" w:eastAsia="zh-CN"/>
        </w:rPr>
      </w:pPr>
      <w:bookmarkStart w:id="78" w:name="_Toc113265387"/>
      <w:r>
        <w:t>5.6</w:t>
      </w:r>
      <w:r w:rsidRPr="000D6532">
        <w:t>.4</w:t>
      </w:r>
      <w:r w:rsidRPr="000D6532">
        <w:tab/>
        <w:t>Post-conditions</w:t>
      </w:r>
      <w:bookmarkEnd w:id="78"/>
    </w:p>
    <w:p w14:paraId="17DB54FC" w14:textId="77777777" w:rsidR="006305C8" w:rsidRPr="00060229" w:rsidRDefault="006305C8" w:rsidP="006305C8">
      <w:pPr>
        <w:jc w:val="both"/>
      </w:pPr>
      <w:r w:rsidRPr="00060229">
        <w:t>The following are post-conditions for this use case:</w:t>
      </w:r>
    </w:p>
    <w:p w14:paraId="54581925" w14:textId="77777777" w:rsidR="006305C8" w:rsidRPr="00060229" w:rsidRDefault="006305C8" w:rsidP="006305C8">
      <w:pPr>
        <w:pStyle w:val="ad"/>
        <w:ind w:left="0"/>
        <w:jc w:val="both"/>
        <w:rPr>
          <w:lang w:eastAsia="zh-CN"/>
        </w:rPr>
      </w:pPr>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r>
        <w:rPr>
          <w:lang w:eastAsia="zh-CN"/>
        </w:rPr>
        <w:t xml:space="preserve">in the metaverse </w:t>
      </w:r>
      <w:r w:rsidRPr="00060229">
        <w:rPr>
          <w:lang w:eastAsia="zh-CN"/>
        </w:rPr>
        <w:t>brought by 5GS.</w:t>
      </w:r>
    </w:p>
    <w:p w14:paraId="52C972DD"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Pr>
          <w:lang w:eastAsia="zh-CN"/>
        </w:rPr>
        <w:t xml:space="preserve">The spectators in the game match achieved an </w:t>
      </w:r>
      <w:r w:rsidRPr="00060229">
        <w:rPr>
          <w:lang w:eastAsia="zh-CN"/>
        </w:rPr>
        <w:t>immersiv</w:t>
      </w:r>
      <w:r>
        <w:rPr>
          <w:lang w:eastAsia="zh-CN"/>
        </w:rPr>
        <w:t>e live show experience</w:t>
      </w:r>
      <w:r w:rsidRPr="00060229">
        <w:rPr>
          <w:lang w:eastAsia="zh-CN"/>
        </w:rPr>
        <w:t>.</w:t>
      </w:r>
    </w:p>
    <w:p w14:paraId="15485AA2"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rFonts w:hint="eastAsia"/>
          <w:lang w:eastAsia="zh-CN"/>
        </w:rPr>
        <w:t>5</w:t>
      </w:r>
      <w:r w:rsidRPr="008A7E80">
        <w:rPr>
          <w:lang w:eastAsia="zh-CN"/>
        </w:rPr>
        <w:t>GS can address and meet the mobile metaverse game requirements with the cloud or edge side.</w:t>
      </w:r>
    </w:p>
    <w:p w14:paraId="13C9C43C"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lang w:eastAsia="zh-CN"/>
        </w:rPr>
        <w:t>Players A</w:t>
      </w:r>
      <w:r w:rsidRPr="008A7E80">
        <w:rPr>
          <w:rFonts w:hint="eastAsia"/>
          <w:lang w:eastAsia="zh-CN"/>
        </w:rPr>
        <w:t>,</w:t>
      </w:r>
      <w:r w:rsidRPr="008A7E80">
        <w:rPr>
          <w:lang w:eastAsia="zh-CN"/>
        </w:rPr>
        <w:t xml:space="preserve"> B, C, D, E, F, G, and H may earn money from the mobile metaverse game.</w:t>
      </w:r>
    </w:p>
    <w:p w14:paraId="3E79DAEF" w14:textId="0505F90A" w:rsidR="006305C8" w:rsidRPr="000D6532" w:rsidRDefault="006305C8" w:rsidP="006305C8">
      <w:pPr>
        <w:pStyle w:val="3"/>
      </w:pPr>
      <w:bookmarkStart w:id="79" w:name="_Toc113265388"/>
      <w:r>
        <w:t>5.6</w:t>
      </w:r>
      <w:r w:rsidRPr="000D6532">
        <w:t>.5</w:t>
      </w:r>
      <w:r w:rsidRPr="000D6532">
        <w:tab/>
      </w:r>
      <w:r>
        <w:t>Existing</w:t>
      </w:r>
      <w:r w:rsidRPr="000D6532">
        <w:t xml:space="preserve"> </w:t>
      </w:r>
      <w:r>
        <w:t>features partly or fully covering the use case functionality</w:t>
      </w:r>
      <w:bookmarkEnd w:id="79"/>
    </w:p>
    <w:p w14:paraId="63D0D1F2" w14:textId="77777777" w:rsidR="006305C8" w:rsidRDefault="006305C8" w:rsidP="006305C8">
      <w:pPr>
        <w:jc w:val="both"/>
      </w:pPr>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p>
    <w:p w14:paraId="5D1329EC" w14:textId="77777777" w:rsidR="006305C8" w:rsidRDefault="006305C8" w:rsidP="006305C8">
      <w:pPr>
        <w:pStyle w:val="ad"/>
        <w:ind w:left="0"/>
        <w:jc w:val="both"/>
      </w:pPr>
      <w:r w:rsidRPr="009452DC">
        <w:t>The 5G system shall enable an authorized 3rd party to provide policy(ies) for flows associated with an application. The policy may contain e.g. the set of UEs and data flows, the expected QoS handling and associated triggering events, </w:t>
      </w:r>
      <w:r>
        <w:t xml:space="preserve">and </w:t>
      </w:r>
      <w:r w:rsidRPr="009452DC">
        <w:t>other coordination information.</w:t>
      </w:r>
    </w:p>
    <w:p w14:paraId="433C29FC" w14:textId="77777777" w:rsidR="006305C8" w:rsidRDefault="006305C8" w:rsidP="006305C8">
      <w:pPr>
        <w:pStyle w:val="ad"/>
        <w:ind w:left="0"/>
        <w:jc w:val="both"/>
      </w:pPr>
    </w:p>
    <w:p w14:paraId="76238DEC" w14:textId="77777777" w:rsidR="006305C8" w:rsidRDefault="006305C8" w:rsidP="006305C8">
      <w:pPr>
        <w:pStyle w:val="ad"/>
        <w:ind w:left="0"/>
        <w:jc w:val="both"/>
      </w:pPr>
      <w:r w:rsidRPr="009452DC">
        <w:t>The 5G system shall support a means to apply 3rd party provided policy(ies) for flows associated with an application. The policy may contain e.g. the set of UEs and data flows, the expected QoS handling and associated triggering events, </w:t>
      </w:r>
      <w:r>
        <w:t xml:space="preserve">and </w:t>
      </w:r>
      <w:r w:rsidRPr="009452DC">
        <w:t>other coordination information.</w:t>
      </w:r>
    </w:p>
    <w:p w14:paraId="4D088DB8" w14:textId="77777777" w:rsidR="006305C8" w:rsidRPr="00C01DCB" w:rsidRDefault="006305C8" w:rsidP="006305C8">
      <w:pPr>
        <w:pStyle w:val="NO"/>
      </w:pPr>
      <w:r w:rsidRPr="00EF273D">
        <w:t>NOTE:</w:t>
      </w:r>
      <w:r w:rsidRPr="00EF273D">
        <w:tab/>
        <w:t xml:space="preserve">The policy can be used by a 3rd party application for the coordination of the transmission of multiple </w:t>
      </w:r>
      <w:r w:rsidRPr="00C01DCB">
        <w:t>UEs’ flows (e.g., haptic, audio</w:t>
      </w:r>
      <w:r w:rsidRPr="00C01DCB">
        <w:rPr>
          <w:b/>
          <w:bCs/>
          <w:color w:val="000000"/>
        </w:rPr>
        <w:t xml:space="preserve">, </w:t>
      </w:r>
      <w:r w:rsidRPr="00C01DCB">
        <w:t>and video) of a multi-modal communication session.</w:t>
      </w:r>
    </w:p>
    <w:p w14:paraId="5C31B6C4" w14:textId="5D7EDCA7" w:rsidR="006305C8" w:rsidRPr="009452DC" w:rsidRDefault="006305C8" w:rsidP="006305C8">
      <w:pPr>
        <w:rPr>
          <w:rFonts w:ascii="Arial" w:hAnsi="Arial"/>
          <w:sz w:val="28"/>
        </w:rPr>
      </w:pPr>
      <w:bookmarkStart w:id="80" w:name="_Hlk101432152"/>
      <w:r>
        <w:rPr>
          <w:rFonts w:ascii="Arial" w:hAnsi="Arial"/>
          <w:sz w:val="28"/>
        </w:rPr>
        <w:t>5.6</w:t>
      </w:r>
      <w:r w:rsidRPr="009452DC">
        <w:rPr>
          <w:rFonts w:ascii="Arial" w:hAnsi="Arial"/>
          <w:sz w:val="28"/>
        </w:rPr>
        <w:t>.6        Potential New Requirements needed to support the use case</w:t>
      </w:r>
    </w:p>
    <w:bookmarkEnd w:id="80"/>
    <w:p w14:paraId="7A3D5EC2" w14:textId="17D237C1" w:rsidR="006305C8" w:rsidRPr="00060229" w:rsidRDefault="006305C8" w:rsidP="006305C8">
      <w:pPr>
        <w:jc w:val="both"/>
      </w:pPr>
      <w:r w:rsidRPr="00060229">
        <w:t xml:space="preserve">[PR </w:t>
      </w:r>
      <w:r>
        <w:t>5.6</w:t>
      </w:r>
      <w:r w:rsidRPr="00060229">
        <w:t xml:space="preserve">.6-1] </w:t>
      </w:r>
      <w:r>
        <w:t>The 5G System shall support the transmission of uplink sensor data transmission and downlink feedback information with stringent requirements on packet delay and bandwidth for real-time interaction.</w:t>
      </w:r>
    </w:p>
    <w:p w14:paraId="1F69255A" w14:textId="66E4EF09" w:rsidR="006305C8" w:rsidRPr="00EC664B" w:rsidRDefault="006305C8" w:rsidP="006305C8">
      <w:pPr>
        <w:jc w:val="both"/>
      </w:pPr>
      <w:r w:rsidRPr="00312CA0">
        <w:rPr>
          <w:rFonts w:hint="eastAsia"/>
          <w:lang w:eastAsia="zh-CN"/>
        </w:rPr>
        <w:t>[</w:t>
      </w:r>
      <w:r w:rsidRPr="00312CA0">
        <w:rPr>
          <w:lang w:eastAsia="zh-CN"/>
        </w:rPr>
        <w:t>PR.</w:t>
      </w:r>
      <w:r>
        <w:rPr>
          <w:lang w:eastAsia="zh-CN"/>
        </w:rPr>
        <w:t>5.6</w:t>
      </w:r>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p>
    <w:p w14:paraId="1FCA9E53" w14:textId="77777777" w:rsidR="006305C8" w:rsidRPr="00EC664B" w:rsidRDefault="006305C8" w:rsidP="006305C8">
      <w:pPr>
        <w:jc w:val="both"/>
        <w:rPr>
          <w:lang w:eastAsia="zh-CN"/>
        </w:rPr>
      </w:pPr>
      <w:r w:rsidRPr="00EC664B">
        <w:rPr>
          <w:rFonts w:hint="eastAsia"/>
          <w:lang w:eastAsia="zh-CN"/>
        </w:rPr>
        <w:t>K</w:t>
      </w:r>
      <w:r w:rsidRPr="00EC664B">
        <w:rPr>
          <w:lang w:eastAsia="zh-CN"/>
        </w:rPr>
        <w:t>PI requirements related to the potential requirements:</w:t>
      </w:r>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lang w:eastAsia="zh-CN"/>
        </w:rPr>
      </w:pPr>
      <w:r w:rsidRPr="00EC664B">
        <w:rPr>
          <w:rFonts w:ascii="Arial" w:hAnsi="Arial"/>
          <w:b/>
          <w:lang w:eastAsia="en-GB"/>
        </w:rPr>
        <w:lastRenderedPageBreak/>
        <w:t>Table 5.</w:t>
      </w:r>
      <w:r>
        <w:rPr>
          <w:rFonts w:ascii="Arial" w:hAnsi="Arial"/>
          <w:b/>
          <w:lang w:eastAsia="en-GB"/>
        </w:rPr>
        <w:t>6</w:t>
      </w:r>
      <w:r w:rsidRPr="00EC664B">
        <w:rPr>
          <w:rFonts w:ascii="Arial" w:hAnsi="Arial"/>
          <w:b/>
          <w:lang w:eastAsia="en-GB"/>
        </w:rPr>
        <w:t>.6-1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8D5067">
        <w:trPr>
          <w:trHeight w:val="623"/>
          <w:tblHeader/>
          <w:jc w:val="center"/>
        </w:trPr>
        <w:tc>
          <w:tcPr>
            <w:tcW w:w="1621" w:type="dxa"/>
            <w:vMerge w:val="restart"/>
          </w:tcPr>
          <w:p w14:paraId="224ADC94" w14:textId="77777777" w:rsidR="006305C8" w:rsidRPr="00EC664B" w:rsidRDefault="006305C8" w:rsidP="008D5067">
            <w:pPr>
              <w:keepNext/>
              <w:keepLines/>
              <w:spacing w:after="0"/>
              <w:jc w:val="center"/>
              <w:rPr>
                <w:rFonts w:ascii="Arial" w:eastAsia="Calibri" w:hAnsi="Arial"/>
                <w:b/>
                <w:sz w:val="18"/>
              </w:rPr>
            </w:pPr>
            <w:r w:rsidRPr="00EC664B">
              <w:rPr>
                <w:rFonts w:ascii="Arial" w:hAnsi="Arial" w:hint="eastAsia"/>
                <w:b/>
                <w:sz w:val="16"/>
              </w:rPr>
              <w:t>Use Case</w:t>
            </w:r>
          </w:p>
        </w:tc>
        <w:tc>
          <w:tcPr>
            <w:tcW w:w="6889" w:type="dxa"/>
            <w:gridSpan w:val="4"/>
          </w:tcPr>
          <w:p w14:paraId="2CFCD9C2" w14:textId="77777777" w:rsidR="006305C8" w:rsidRPr="00EC664B" w:rsidRDefault="006305C8" w:rsidP="008D5067">
            <w:pPr>
              <w:keepNext/>
              <w:keepLines/>
              <w:spacing w:after="0"/>
              <w:jc w:val="center"/>
              <w:rPr>
                <w:rFonts w:ascii="Arial" w:hAnsi="Arial"/>
                <w:b/>
                <w:sz w:val="16"/>
                <w:lang w:eastAsia="zh-CN"/>
              </w:rPr>
            </w:pPr>
            <w:r w:rsidRPr="00EC664B">
              <w:rPr>
                <w:rFonts w:ascii="Arial" w:hAnsi="Arial"/>
                <w:b/>
                <w:sz w:val="16"/>
              </w:rPr>
              <w:t>Characteristic parameter (KPI)</w:t>
            </w:r>
          </w:p>
        </w:tc>
      </w:tr>
      <w:tr w:rsidR="006305C8" w:rsidRPr="00EC664B" w14:paraId="6ECCA74D" w14:textId="77777777" w:rsidTr="008D5067">
        <w:trPr>
          <w:trHeight w:val="623"/>
          <w:tblHeader/>
          <w:jc w:val="center"/>
        </w:trPr>
        <w:tc>
          <w:tcPr>
            <w:tcW w:w="1621" w:type="dxa"/>
            <w:vMerge/>
          </w:tcPr>
          <w:p w14:paraId="13098C4C" w14:textId="77777777" w:rsidR="006305C8" w:rsidRPr="00EC664B" w:rsidRDefault="006305C8" w:rsidP="008D5067">
            <w:pPr>
              <w:keepNext/>
              <w:keepLines/>
              <w:spacing w:after="0"/>
              <w:jc w:val="center"/>
              <w:rPr>
                <w:rFonts w:ascii="Arial" w:eastAsia="Calibri" w:hAnsi="Arial"/>
                <w:b/>
                <w:sz w:val="18"/>
              </w:rPr>
            </w:pPr>
          </w:p>
        </w:tc>
        <w:tc>
          <w:tcPr>
            <w:tcW w:w="1585" w:type="dxa"/>
          </w:tcPr>
          <w:p w14:paraId="7057FFAC" w14:textId="77777777" w:rsidR="006305C8" w:rsidRPr="00EC664B" w:rsidRDefault="006305C8" w:rsidP="008D5067">
            <w:pPr>
              <w:keepNext/>
              <w:keepLines/>
              <w:spacing w:after="0"/>
              <w:jc w:val="center"/>
              <w:rPr>
                <w:rFonts w:ascii="Arial" w:hAnsi="Arial"/>
                <w:b/>
                <w:sz w:val="16"/>
              </w:rPr>
            </w:pPr>
            <w:r w:rsidRPr="00EC664B">
              <w:rPr>
                <w:rFonts w:ascii="Arial" w:hAnsi="Arial"/>
                <w:b/>
                <w:sz w:val="16"/>
              </w:rPr>
              <w:t>End-to-end latency</w:t>
            </w:r>
          </w:p>
        </w:tc>
        <w:tc>
          <w:tcPr>
            <w:tcW w:w="2063" w:type="dxa"/>
          </w:tcPr>
          <w:p w14:paraId="7AF84EEF" w14:textId="77777777" w:rsidR="006305C8" w:rsidRPr="00EC664B" w:rsidRDefault="006305C8" w:rsidP="008D5067">
            <w:pPr>
              <w:keepNext/>
              <w:keepLines/>
              <w:spacing w:after="0"/>
              <w:jc w:val="center"/>
              <w:rPr>
                <w:rFonts w:ascii="Arial" w:hAnsi="Arial"/>
                <w:b/>
                <w:sz w:val="16"/>
              </w:rPr>
            </w:pPr>
            <w:r w:rsidRPr="00EC664B">
              <w:rPr>
                <w:rFonts w:ascii="Arial" w:hAnsi="Arial"/>
                <w:b/>
                <w:sz w:val="16"/>
              </w:rPr>
              <w:t>Service bit rate: user-experienced data rate</w:t>
            </w:r>
          </w:p>
        </w:tc>
        <w:tc>
          <w:tcPr>
            <w:tcW w:w="1178" w:type="dxa"/>
          </w:tcPr>
          <w:p w14:paraId="22F924EE" w14:textId="77777777" w:rsidR="006305C8" w:rsidRPr="00EC664B" w:rsidRDefault="006305C8" w:rsidP="008D5067">
            <w:pPr>
              <w:keepNext/>
              <w:keepLines/>
              <w:spacing w:after="0"/>
              <w:jc w:val="center"/>
              <w:rPr>
                <w:rFonts w:ascii="Arial" w:hAnsi="Arial"/>
                <w:b/>
                <w:sz w:val="16"/>
              </w:rPr>
            </w:pPr>
            <w:r w:rsidRPr="00EC664B">
              <w:rPr>
                <w:rFonts w:ascii="Arial" w:hAnsi="Arial"/>
                <w:b/>
                <w:sz w:val="16"/>
              </w:rPr>
              <w:t>Reliability</w:t>
            </w:r>
          </w:p>
        </w:tc>
        <w:tc>
          <w:tcPr>
            <w:tcW w:w="2062" w:type="dxa"/>
          </w:tcPr>
          <w:p w14:paraId="4B0A8CE9" w14:textId="77777777" w:rsidR="006305C8" w:rsidRPr="00EC664B" w:rsidRDefault="006305C8" w:rsidP="008D5067">
            <w:pPr>
              <w:keepNext/>
              <w:keepLines/>
              <w:spacing w:after="0"/>
              <w:jc w:val="center"/>
              <w:rPr>
                <w:rFonts w:ascii="Arial" w:hAnsi="Arial"/>
                <w:b/>
                <w:sz w:val="16"/>
                <w:lang w:eastAsia="zh-CN"/>
              </w:rPr>
            </w:pPr>
            <w:r w:rsidRPr="00EC664B">
              <w:rPr>
                <w:rFonts w:ascii="Arial" w:hAnsi="Arial" w:hint="eastAsia"/>
                <w:b/>
                <w:sz w:val="16"/>
                <w:lang w:eastAsia="zh-CN"/>
              </w:rPr>
              <w:t>P</w:t>
            </w:r>
            <w:r w:rsidRPr="00EC664B">
              <w:rPr>
                <w:rFonts w:ascii="Arial" w:hAnsi="Arial"/>
                <w:b/>
                <w:sz w:val="16"/>
                <w:lang w:eastAsia="zh-CN"/>
              </w:rPr>
              <w:t>ositioning accuracy</w:t>
            </w:r>
          </w:p>
        </w:tc>
      </w:tr>
      <w:tr w:rsidR="006305C8" w:rsidRPr="00EC664B" w14:paraId="37A099C8" w14:textId="77777777" w:rsidTr="008D5067">
        <w:trPr>
          <w:trHeight w:val="896"/>
          <w:tblHeader/>
          <w:jc w:val="center"/>
        </w:trPr>
        <w:tc>
          <w:tcPr>
            <w:tcW w:w="1621" w:type="dxa"/>
          </w:tcPr>
          <w:p w14:paraId="3C3B1AF3" w14:textId="77777777" w:rsidR="006305C8" w:rsidRPr="00EC664B" w:rsidRDefault="006305C8" w:rsidP="008D5067">
            <w:pPr>
              <w:keepNext/>
              <w:keepLines/>
              <w:spacing w:after="0"/>
              <w:rPr>
                <w:rFonts w:ascii="Arial" w:hAnsi="Arial"/>
                <w:sz w:val="16"/>
              </w:rPr>
            </w:pPr>
            <w:r w:rsidRPr="00EC664B">
              <w:rPr>
                <w:rFonts w:ascii="Arial" w:hAnsi="Arial"/>
                <w:sz w:val="16"/>
              </w:rPr>
              <w:t>Mobile Metaverse for immersive gaming and live shows</w:t>
            </w:r>
          </w:p>
        </w:tc>
        <w:tc>
          <w:tcPr>
            <w:tcW w:w="1585" w:type="dxa"/>
          </w:tcPr>
          <w:p w14:paraId="4285BE5C" w14:textId="77777777" w:rsidR="006305C8" w:rsidRPr="00EC664B" w:rsidRDefault="006305C8" w:rsidP="008D5067">
            <w:pPr>
              <w:keepNext/>
              <w:keepLines/>
              <w:spacing w:after="0"/>
              <w:jc w:val="center"/>
              <w:rPr>
                <w:rFonts w:ascii="Arial" w:hAnsi="Arial"/>
                <w:sz w:val="16"/>
                <w:lang w:eastAsia="zh-CN"/>
              </w:rPr>
            </w:pPr>
            <w:r w:rsidRPr="00EC664B">
              <w:rPr>
                <w:rFonts w:ascii="Arial" w:hAnsi="Arial"/>
                <w:sz w:val="16"/>
                <w:lang w:eastAsia="zh-CN"/>
              </w:rPr>
              <w:t>[5~20] ms</w:t>
            </w:r>
          </w:p>
        </w:tc>
        <w:tc>
          <w:tcPr>
            <w:tcW w:w="2063" w:type="dxa"/>
          </w:tcPr>
          <w:p w14:paraId="1FE4A059" w14:textId="77777777" w:rsidR="006305C8" w:rsidRPr="00EC664B" w:rsidRDefault="006305C8" w:rsidP="008D5067">
            <w:pPr>
              <w:keepNext/>
              <w:keepLines/>
              <w:spacing w:after="0"/>
              <w:jc w:val="center"/>
              <w:rPr>
                <w:rFonts w:ascii="Arial" w:hAnsi="Arial"/>
                <w:sz w:val="16"/>
              </w:rPr>
            </w:pPr>
            <w:r w:rsidRPr="00EC664B">
              <w:rPr>
                <w:rFonts w:ascii="Arial" w:hAnsi="Arial"/>
                <w:sz w:val="16"/>
              </w:rPr>
              <w:t>[1~1000] Mbit/s</w:t>
            </w:r>
          </w:p>
        </w:tc>
        <w:tc>
          <w:tcPr>
            <w:tcW w:w="1178" w:type="dxa"/>
          </w:tcPr>
          <w:p w14:paraId="20E83067" w14:textId="77777777" w:rsidR="006305C8" w:rsidRPr="00EC664B" w:rsidRDefault="006305C8" w:rsidP="008D5067">
            <w:pPr>
              <w:keepNext/>
              <w:keepLines/>
              <w:spacing w:after="0"/>
              <w:ind w:firstLineChars="100" w:firstLine="160"/>
              <w:jc w:val="center"/>
              <w:rPr>
                <w:rFonts w:ascii="Arial" w:hAnsi="Arial"/>
                <w:sz w:val="16"/>
              </w:rPr>
            </w:pPr>
            <w:r w:rsidRPr="00EC664B">
              <w:rPr>
                <w:rFonts w:ascii="Arial" w:hAnsi="Arial"/>
                <w:sz w:val="16"/>
              </w:rPr>
              <w:t>[&gt;99.99%]</w:t>
            </w:r>
          </w:p>
        </w:tc>
        <w:tc>
          <w:tcPr>
            <w:tcW w:w="2062" w:type="dxa"/>
          </w:tcPr>
          <w:p w14:paraId="0695B07F" w14:textId="77777777" w:rsidR="006305C8" w:rsidRPr="00EC664B" w:rsidRDefault="006305C8" w:rsidP="008D5067">
            <w:pPr>
              <w:keepNext/>
              <w:keepLines/>
              <w:spacing w:after="0"/>
              <w:jc w:val="center"/>
              <w:rPr>
                <w:rFonts w:ascii="Arial" w:hAnsi="Arial"/>
                <w:sz w:val="16"/>
                <w:lang w:eastAsia="zh-CN"/>
              </w:rPr>
            </w:pPr>
            <w:r w:rsidRPr="00EC664B">
              <w:rPr>
                <w:rFonts w:ascii="Arial" w:hAnsi="Arial"/>
                <w:sz w:val="16"/>
                <w:lang w:eastAsia="zh-CN"/>
              </w:rPr>
              <w:t>[&lt;1] m</w:t>
            </w:r>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2"/>
      </w:pPr>
      <w:bookmarkStart w:id="81" w:name="_Toc113265389"/>
      <w:r>
        <w:t>5.7</w:t>
      </w:r>
      <w:r w:rsidRPr="000D6532">
        <w:tab/>
      </w:r>
      <w:r w:rsidRPr="00B53D87">
        <w:t xml:space="preserve">AR </w:t>
      </w:r>
      <w:r>
        <w:t xml:space="preserve">Enabled </w:t>
      </w:r>
      <w:r w:rsidRPr="00B53D87">
        <w:t>Immersive Experience</w:t>
      </w:r>
      <w:bookmarkEnd w:id="81"/>
    </w:p>
    <w:p w14:paraId="2FF54301" w14:textId="2897B388" w:rsidR="000C30A9" w:rsidRPr="000D6532" w:rsidRDefault="000C30A9" w:rsidP="000C30A9">
      <w:pPr>
        <w:pStyle w:val="3"/>
      </w:pPr>
      <w:bookmarkStart w:id="82" w:name="_Toc355779204"/>
      <w:bookmarkStart w:id="83" w:name="_Toc354586742"/>
      <w:bookmarkStart w:id="84" w:name="_Toc354590101"/>
      <w:bookmarkStart w:id="85" w:name="_Toc113265390"/>
      <w:bookmarkEnd w:id="82"/>
      <w:bookmarkEnd w:id="83"/>
      <w:bookmarkEnd w:id="84"/>
      <w:r>
        <w:t>5.7</w:t>
      </w:r>
      <w:r w:rsidRPr="000D6532">
        <w:t>.1</w:t>
      </w:r>
      <w:r w:rsidRPr="000D6532">
        <w:tab/>
        <w:t>Description</w:t>
      </w:r>
      <w:bookmarkEnd w:id="85"/>
    </w:p>
    <w:p w14:paraId="6F183E66" w14:textId="37510D31" w:rsidR="000C30A9" w:rsidRDefault="000C30A9" w:rsidP="000C30A9">
      <w:pPr>
        <w:jc w:val="both"/>
      </w:pPr>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r w:rsidRPr="00481F95">
        <w:t>B</w:t>
      </w:r>
      <w:r>
        <w:t>y</w:t>
      </w:r>
      <w:r w:rsidRPr="00481F95">
        <w:t xml:space="preserve"> watching </w:t>
      </w:r>
      <w:r>
        <w:t>t</w:t>
      </w:r>
      <w:r w:rsidRPr="00481F95">
        <w:t xml:space="preserve">hrough these terminals, because </w:t>
      </w:r>
      <w:r>
        <w:t xml:space="preserve">the users always </w:t>
      </w:r>
      <w:r w:rsidRPr="00481F95">
        <w:t xml:space="preserve">keep </w:t>
      </w:r>
      <w:r>
        <w:t>their</w:t>
      </w:r>
      <w:r w:rsidRPr="00481F95">
        <w:t xml:space="preserve"> head down, </w:t>
      </w:r>
      <w:r>
        <w:t>they will</w:t>
      </w:r>
      <w:r w:rsidRPr="00481F95">
        <w:t xml:space="preserve"> feel more or </w:t>
      </w:r>
      <w:r>
        <w:t>l</w:t>
      </w:r>
      <w:r w:rsidRPr="00481F95">
        <w:t>ess uncomfortable in neck or cervical spine</w:t>
      </w:r>
      <w:r>
        <w:t>.</w:t>
      </w:r>
      <w:r w:rsidRPr="00481F95">
        <w:t xml:space="preserve"> </w:t>
      </w:r>
      <w:r>
        <w:t xml:space="preserve">Moreover, </w:t>
      </w:r>
      <w:r w:rsidRPr="00481F95">
        <w:t xml:space="preserve">the screen is relatively small, if </w:t>
      </w:r>
      <w:r>
        <w:t>users</w:t>
      </w:r>
      <w:r w:rsidRPr="00481F95">
        <w:t xml:space="preserve"> want to see more realistic</w:t>
      </w:r>
      <w:r>
        <w:t xml:space="preserve"> screen</w:t>
      </w:r>
      <w:r w:rsidRPr="00481F95">
        <w:t xml:space="preserve"> details, or want to watch an immersive 3D movie, </w:t>
      </w:r>
      <w:r>
        <w:t>using these terminals</w:t>
      </w:r>
      <w:r w:rsidRPr="00481F95">
        <w:t xml:space="preserve"> </w:t>
      </w:r>
      <w:r>
        <w:rPr>
          <w:rFonts w:hint="eastAsia"/>
          <w:lang w:eastAsia="zh-CN"/>
        </w:rPr>
        <w:t>is</w:t>
      </w:r>
      <w:r>
        <w:t xml:space="preserve"> not feasible</w:t>
      </w:r>
      <w:r w:rsidRPr="00481F95">
        <w:t>.</w:t>
      </w:r>
      <w:r>
        <w:t xml:space="preserve"> </w:t>
      </w:r>
    </w:p>
    <w:p w14:paraId="101EC25F" w14:textId="77777777" w:rsidR="000C30A9" w:rsidRDefault="000C30A9" w:rsidP="000C30A9">
      <w:pPr>
        <w:jc w:val="center"/>
        <w:rPr>
          <w:lang w:eastAsia="zh-CN"/>
        </w:rPr>
      </w:pPr>
      <w:r>
        <w:rPr>
          <w:noProof/>
          <w:lang w:val="en-US" w:eastAsia="ko-KR"/>
        </w:rPr>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p>
    <w:p w14:paraId="07137EF9" w14:textId="28299CAF" w:rsidR="000C30A9" w:rsidRPr="00F25B5D" w:rsidRDefault="000C30A9" w:rsidP="000C30A9">
      <w:pPr>
        <w:jc w:val="center"/>
        <w:rPr>
          <w:rFonts w:ascii="Arial" w:hAnsi="Arial" w:cs="Arial"/>
          <w:b/>
          <w:lang w:eastAsia="zh-CN"/>
        </w:rPr>
      </w:pPr>
      <w:r w:rsidRPr="00F25B5D">
        <w:rPr>
          <w:rFonts w:ascii="Arial" w:hAnsi="Arial" w:cs="Arial"/>
          <w:b/>
          <w:lang w:eastAsia="zh-CN"/>
        </w:rPr>
        <w:t xml:space="preserve">Figure </w:t>
      </w:r>
      <w:r>
        <w:rPr>
          <w:rFonts w:ascii="Arial" w:hAnsi="Arial" w:cs="Arial"/>
          <w:b/>
          <w:lang w:eastAsia="zh-CN"/>
        </w:rPr>
        <w:t>5.7</w:t>
      </w:r>
      <w:r w:rsidRPr="00F25B5D">
        <w:rPr>
          <w:rFonts w:ascii="Arial" w:hAnsi="Arial" w:cs="Arial"/>
          <w:b/>
          <w:lang w:eastAsia="zh-CN"/>
        </w:rPr>
        <w:t>.1-1: AR Enabled Immersive Experience</w:t>
      </w:r>
    </w:p>
    <w:p w14:paraId="11FABC60" w14:textId="5266165C" w:rsidR="000C30A9" w:rsidRDefault="000C30A9" w:rsidP="000C30A9">
      <w:pPr>
        <w:jc w:val="both"/>
        <w:rPr>
          <w:lang w:eastAsia="zh-CN"/>
        </w:rPr>
      </w:pPr>
      <w:r>
        <w:rPr>
          <w:lang w:eastAsia="zh-CN"/>
        </w:rPr>
        <w:t>In this use case, u</w:t>
      </w:r>
      <w:r w:rsidRPr="003E5A62">
        <w:rPr>
          <w:lang w:eastAsia="zh-CN"/>
        </w:rPr>
        <w:t xml:space="preserve">sers can get an immersive 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Even, they can also invite some of their friend to watch a movie at different place at the same time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demanding</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p>
    <w:p w14:paraId="5B195EE7" w14:textId="26D539A9" w:rsidR="000C30A9" w:rsidRDefault="000C30A9" w:rsidP="000C30A9">
      <w:pPr>
        <w:jc w:val="both"/>
        <w:rPr>
          <w:lang w:eastAsia="zh-CN"/>
        </w:rPr>
      </w:pPr>
      <w:r>
        <w:rPr>
          <w:lang w:eastAsia="zh-CN"/>
        </w:rPr>
        <w:t>In order to achieve immersive experience through AR</w:t>
      </w:r>
      <w:r>
        <w:rPr>
          <w:rFonts w:hint="eastAsia"/>
          <w:lang w:eastAsia="zh-CN"/>
        </w:rPr>
        <w:t xml:space="preserve"> </w:t>
      </w:r>
      <w:r>
        <w:rPr>
          <w:lang w:eastAsia="zh-CN"/>
        </w:rPr>
        <w:t xml:space="preserve">glasses, 5G system is required to fulfil the high data rate and high reliability transmission of uplink and downlink data. In </w:t>
      </w:r>
      <w:r w:rsidRPr="000C563F">
        <w:rPr>
          <w:lang w:eastAsia="zh-CN"/>
        </w:rPr>
        <w:t>mobility scenarios</w:t>
      </w:r>
      <w:r>
        <w:rPr>
          <w:lang w:eastAsia="zh-CN"/>
        </w:rPr>
        <w:t xml:space="preserve"> e.g. when user is travelling on the train</w:t>
      </w:r>
      <w:r w:rsidRPr="000C563F">
        <w:rPr>
          <w:lang w:eastAsia="zh-CN"/>
        </w:rPr>
        <w:t>, the continuity of data transmission also needs to be guaranteed</w:t>
      </w:r>
      <w:r>
        <w:rPr>
          <w:lang w:eastAsia="zh-CN"/>
        </w:rPr>
        <w:t>.</w:t>
      </w:r>
      <w:r w:rsidRPr="000C563F">
        <w:rPr>
          <w:lang w:eastAsia="zh-CN"/>
        </w:rPr>
        <w:t xml:space="preserve"> </w:t>
      </w:r>
      <w:r>
        <w:rPr>
          <w:lang w:eastAsia="zh-CN"/>
        </w:rPr>
        <w:t>Moreover, w</w:t>
      </w:r>
      <w:r w:rsidRPr="003F55F8">
        <w:rPr>
          <w:lang w:eastAsia="zh-CN"/>
        </w:rPr>
        <w:t xml:space="preserve">hen </w:t>
      </w:r>
      <w:r>
        <w:rPr>
          <w:lang w:eastAsia="zh-CN"/>
        </w:rPr>
        <w:t>AR glasses is</w:t>
      </w:r>
      <w:r w:rsidRPr="003F55F8">
        <w:rPr>
          <w:lang w:eastAsia="zh-CN"/>
        </w:rPr>
        <w:t xml:space="preserve"> wire</w:t>
      </w:r>
      <w:r>
        <w:rPr>
          <w:lang w:eastAsia="zh-CN"/>
        </w:rPr>
        <w:t xml:space="preserve">less, </w:t>
      </w:r>
      <w:r w:rsidRPr="003F55F8">
        <w:rPr>
          <w:lang w:eastAsia="zh-CN"/>
        </w:rPr>
        <w:t>power suppl</w:t>
      </w:r>
      <w:r>
        <w:rPr>
          <w:lang w:eastAsia="zh-CN"/>
        </w:rPr>
        <w:t>y</w:t>
      </w:r>
      <w:r w:rsidRPr="003F55F8">
        <w:rPr>
          <w:lang w:eastAsia="zh-CN"/>
        </w:rPr>
        <w:t xml:space="preserve"> </w:t>
      </w:r>
      <w:r>
        <w:rPr>
          <w:lang w:eastAsia="zh-CN"/>
        </w:rPr>
        <w:t>relies on</w:t>
      </w:r>
      <w:r w:rsidRPr="003F55F8">
        <w:rPr>
          <w:lang w:eastAsia="zh-CN"/>
        </w:rPr>
        <w:t xml:space="preserve"> the battery integrated </w:t>
      </w:r>
      <w:r>
        <w:rPr>
          <w:rFonts w:hint="eastAsia"/>
          <w:lang w:eastAsia="zh-CN"/>
        </w:rPr>
        <w:t>inside</w:t>
      </w:r>
      <w:r>
        <w:rPr>
          <w:lang w:eastAsia="zh-CN"/>
        </w:rPr>
        <w:t xml:space="preserve"> </w:t>
      </w:r>
      <w:r>
        <w:rPr>
          <w:rFonts w:hint="eastAsia"/>
          <w:lang w:eastAsia="zh-CN"/>
        </w:rPr>
        <w:t>the</w:t>
      </w:r>
      <w:r>
        <w:rPr>
          <w:lang w:eastAsia="zh-CN"/>
        </w:rPr>
        <w:t xml:space="preserve"> AR </w:t>
      </w:r>
      <w:r>
        <w:rPr>
          <w:rFonts w:hint="eastAsia"/>
          <w:lang w:eastAsia="zh-CN"/>
        </w:rPr>
        <w:t>glasses</w:t>
      </w:r>
      <w:r>
        <w:rPr>
          <w:lang w:eastAsia="zh-CN"/>
        </w:rPr>
        <w:t xml:space="preserve">. </w:t>
      </w:r>
      <w:r w:rsidRPr="005B5BC2">
        <w:rPr>
          <w:lang w:eastAsia="zh-CN"/>
        </w:rPr>
        <w:t xml:space="preserve">If the 5G system (through direct device connection or NG-RAN) is used to support UE to establish data connection with the Metaverse service server, the 5G system is required to collaborate with AR glasses to achieve low power consumption and high data rate transmission.  </w:t>
      </w:r>
    </w:p>
    <w:p w14:paraId="775AAE50" w14:textId="31197258" w:rsidR="000C30A9" w:rsidRPr="000D6532" w:rsidRDefault="000C30A9" w:rsidP="000C30A9">
      <w:pPr>
        <w:pStyle w:val="3"/>
      </w:pPr>
      <w:bookmarkStart w:id="86" w:name="_Toc113265391"/>
      <w:r>
        <w:t>5.7</w:t>
      </w:r>
      <w:r w:rsidRPr="000D6532">
        <w:t>.2</w:t>
      </w:r>
      <w:r w:rsidRPr="000D6532">
        <w:tab/>
        <w:t>Pre-conditions</w:t>
      </w:r>
      <w:bookmarkEnd w:id="86"/>
    </w:p>
    <w:p w14:paraId="6CDE3091" w14:textId="2FE4BEDC" w:rsidR="000C30A9" w:rsidRDefault="000C30A9" w:rsidP="000C30A9">
      <w:pPr>
        <w:jc w:val="both"/>
        <w:rPr>
          <w:lang w:eastAsia="zh-CN"/>
        </w:rPr>
      </w:pPr>
      <w:r>
        <w:t>B</w:t>
      </w:r>
      <w:r w:rsidRPr="007A6B37">
        <w:t>ob wants to watch a</w:t>
      </w:r>
      <w:r>
        <w:t>n AR</w:t>
      </w:r>
      <w:r w:rsidRPr="007A6B37">
        <w:t xml:space="preserve"> movie to relax</w:t>
      </w:r>
      <w:r>
        <w:t xml:space="preserve"> when at home or travelling. He wears a wearable equipment such as AR</w:t>
      </w:r>
      <w:r>
        <w:rPr>
          <w:rFonts w:hint="eastAsia"/>
          <w:lang w:eastAsia="zh-CN"/>
        </w:rPr>
        <w:t xml:space="preserve"> </w:t>
      </w:r>
      <w:r>
        <w:rPr>
          <w:lang w:eastAsia="zh-CN"/>
        </w:rPr>
        <w:t>glasses which 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receive movie data information. </w:t>
      </w:r>
    </w:p>
    <w:p w14:paraId="22FA0E1C" w14:textId="117DCAD8" w:rsidR="000C30A9" w:rsidRDefault="000C30A9" w:rsidP="000C30A9">
      <w:pPr>
        <w:jc w:val="both"/>
        <w:rPr>
          <w:lang w:eastAsia="zh-CN"/>
        </w:rPr>
      </w:pPr>
      <w:r>
        <w:rPr>
          <w:lang w:eastAsia="zh-CN"/>
        </w:rPr>
        <w:t>The AR glasses has subscribed the immersive movie services in Metaverse. And in Metaverse, movie resources are stored in the cloud, existed movie image can be pushed to the AR glasses, the battery capacity of the AR glasses is enough to watch a two-hour movie.</w:t>
      </w:r>
    </w:p>
    <w:p w14:paraId="6DFBFD25" w14:textId="77777777" w:rsidR="000C30A9" w:rsidRPr="007A6B37" w:rsidRDefault="000C30A9" w:rsidP="000C30A9">
      <w:pPr>
        <w:jc w:val="both"/>
        <w:rPr>
          <w:lang w:eastAsia="zh-CN"/>
        </w:rPr>
      </w:pPr>
      <w:r w:rsidRPr="000C30A9">
        <w:rPr>
          <w:lang w:eastAsia="zh-CN"/>
        </w:rPr>
        <w:lastRenderedPageBreak/>
        <w:t>Considering the wearing comfort of users, mainstream AR glasses should not be too heavy (normally less than 150 grams). The maximum capacity of the battery (150 grams) is about 1000mAh or 3850mWh. Usually, 25% of the battery capacity of AR glasses, that is, 962.5mWh, is allocated to the mobile communication module. When a user wants to watch a two-hour 4K movie, according to the compression ratio of 3:1, the communication power consumption of the AR glasses is required to be 500mW.</w:t>
      </w:r>
      <w:r w:rsidRPr="005B5BC2">
        <w:rPr>
          <w:lang w:eastAsia="zh-CN"/>
        </w:rPr>
        <w:t xml:space="preserve"> </w:t>
      </w:r>
    </w:p>
    <w:p w14:paraId="772B5E63" w14:textId="6293A850" w:rsidR="000C30A9" w:rsidRPr="000D6532" w:rsidRDefault="000C30A9" w:rsidP="000C30A9">
      <w:pPr>
        <w:pStyle w:val="3"/>
      </w:pPr>
      <w:bookmarkStart w:id="87" w:name="_Toc113265392"/>
      <w:r>
        <w:t>5.7</w:t>
      </w:r>
      <w:r w:rsidRPr="000D6532">
        <w:t>.3</w:t>
      </w:r>
      <w:r w:rsidRPr="000D6532">
        <w:tab/>
        <w:t>Service Flows</w:t>
      </w:r>
      <w:bookmarkEnd w:id="87"/>
    </w:p>
    <w:p w14:paraId="55D0F62C" w14:textId="77777777" w:rsidR="000C30A9" w:rsidRDefault="000C30A9" w:rsidP="000C30A9">
      <w:pPr>
        <w:jc w:val="both"/>
        <w:rPr>
          <w:lang w:eastAsia="zh-CN"/>
        </w:rPr>
      </w:pPr>
      <w:r>
        <w:rPr>
          <w:rFonts w:hint="eastAsia"/>
          <w:lang w:eastAsia="zh-CN"/>
        </w:rPr>
        <w:t>1</w:t>
      </w:r>
      <w:r>
        <w:rPr>
          <w:lang w:eastAsia="zh-CN"/>
        </w:rPr>
        <w:t xml:space="preserve">. Data connections are set up between AR glasses and Metaverse server which can provide immersive movie service with 5G module registered into the 5G network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The QoS of the data connections require low power consumption and high data rate transmission. </w:t>
      </w:r>
    </w:p>
    <w:p w14:paraId="062D1242" w14:textId="32BD936F" w:rsidR="000C30A9" w:rsidRDefault="000C30A9" w:rsidP="000C30A9">
      <w:pPr>
        <w:jc w:val="both"/>
        <w:rPr>
          <w:lang w:eastAsia="zh-CN"/>
        </w:rPr>
      </w:pPr>
      <w:r>
        <w:rPr>
          <w:lang w:eastAsia="zh-CN"/>
        </w:rPr>
        <w:t xml:space="preserve">2. </w:t>
      </w:r>
      <w:r w:rsidRPr="00F24759">
        <w:rPr>
          <w:lang w:eastAsia="zh-CN"/>
        </w:rPr>
        <w:t>The Metaverse server</w:t>
      </w:r>
      <w:r>
        <w:rPr>
          <w:lang w:eastAsia="zh-CN"/>
        </w:rPr>
        <w:t xml:space="preserve"> continuously</w:t>
      </w:r>
      <w:r w:rsidRPr="00F24759">
        <w:rPr>
          <w:lang w:eastAsia="zh-CN"/>
        </w:rPr>
        <w:t xml:space="preserve"> </w:t>
      </w:r>
      <w:r>
        <w:rPr>
          <w:lang w:eastAsia="zh-CN"/>
        </w:rPr>
        <w:t>pushes</w:t>
      </w:r>
      <w:r w:rsidRPr="00F24759">
        <w:rPr>
          <w:lang w:eastAsia="zh-CN"/>
        </w:rPr>
        <w:t xml:space="preserve"> the movie </w:t>
      </w:r>
      <w:r>
        <w:rPr>
          <w:lang w:eastAsia="zh-CN"/>
        </w:rPr>
        <w:t xml:space="preserve">image </w:t>
      </w:r>
      <w:r w:rsidRPr="00F24759">
        <w:rPr>
          <w:lang w:eastAsia="zh-CN"/>
        </w:rPr>
        <w:t>to the AR glasses through the down</w:t>
      </w:r>
      <w:r>
        <w:rPr>
          <w:lang w:eastAsia="zh-CN"/>
        </w:rPr>
        <w:t>link</w:t>
      </w:r>
      <w:r w:rsidRPr="00F24759">
        <w:rPr>
          <w:lang w:eastAsia="zh-CN"/>
        </w:rPr>
        <w:t xml:space="preserve"> data stream.</w:t>
      </w:r>
      <w:r>
        <w:rPr>
          <w:lang w:eastAsia="zh-CN"/>
        </w:rPr>
        <w:t xml:space="preserve"> </w:t>
      </w:r>
    </w:p>
    <w:p w14:paraId="0A221A1D" w14:textId="169C0445" w:rsidR="000C30A9" w:rsidRDefault="000C30A9" w:rsidP="000C30A9">
      <w:pPr>
        <w:pStyle w:val="3"/>
      </w:pPr>
      <w:bookmarkStart w:id="88" w:name="_Toc113265393"/>
      <w:r>
        <w:t>5.7</w:t>
      </w:r>
      <w:r w:rsidRPr="000D6532">
        <w:t>.4</w:t>
      </w:r>
      <w:r w:rsidRPr="000D6532">
        <w:tab/>
        <w:t>Post-conditions</w:t>
      </w:r>
      <w:bookmarkEnd w:id="88"/>
    </w:p>
    <w:p w14:paraId="59507D7C" w14:textId="3647440E" w:rsidR="000C30A9" w:rsidRDefault="000C30A9" w:rsidP="000C30A9">
      <w:r w:rsidRPr="00D8123E">
        <w:t xml:space="preserve">Bob </w:t>
      </w:r>
      <w:r>
        <w:t>is able to</w:t>
      </w:r>
      <w:r w:rsidRPr="00D8123E">
        <w:t xml:space="preserve"> watch an immersive movie at home</w:t>
      </w:r>
      <w:r>
        <w:t xml:space="preserve"> or when travelling</w:t>
      </w:r>
      <w:r w:rsidRPr="00D8123E">
        <w:t>, obtaining a good user experience</w:t>
      </w:r>
      <w:r>
        <w:t>. T</w:t>
      </w:r>
      <w:r w:rsidRPr="005B5BC2">
        <w:t>he battery capacity of the AR glasses is enough to watch a two-hour movie</w:t>
      </w:r>
      <w:r>
        <w:t>.</w:t>
      </w:r>
    </w:p>
    <w:p w14:paraId="7FEAEBAA" w14:textId="6085C2A1" w:rsidR="000C30A9" w:rsidRPr="009B7D35" w:rsidRDefault="000C30A9" w:rsidP="000C30A9">
      <w:r w:rsidRPr="009B7D35">
        <w:t xml:space="preserve">The 5G system </w:t>
      </w:r>
      <w:r>
        <w:t>is able to support communication for immersive AR services, with characteristics of high data rate and low power consumption transmission.</w:t>
      </w:r>
    </w:p>
    <w:p w14:paraId="725FCEFE" w14:textId="4DC4EF3A" w:rsidR="000C30A9" w:rsidRPr="000D6532" w:rsidRDefault="000C30A9" w:rsidP="000C30A9">
      <w:pPr>
        <w:pStyle w:val="3"/>
      </w:pPr>
      <w:bookmarkStart w:id="89" w:name="_Toc113265394"/>
      <w:r>
        <w:t>5.7</w:t>
      </w:r>
      <w:r w:rsidRPr="000D6532">
        <w:t>.5</w:t>
      </w:r>
      <w:r w:rsidRPr="000D6532">
        <w:tab/>
      </w:r>
      <w:r>
        <w:t>Existing</w:t>
      </w:r>
      <w:r w:rsidRPr="000D6532">
        <w:t xml:space="preserve"> </w:t>
      </w:r>
      <w:r>
        <w:t>features partly or fully covering the use case functionality</w:t>
      </w:r>
      <w:bookmarkEnd w:id="89"/>
    </w:p>
    <w:p w14:paraId="6094D863" w14:textId="2F8B0DFB" w:rsidR="000C30A9" w:rsidRPr="004632A2" w:rsidRDefault="000C30A9" w:rsidP="000C30A9">
      <w:pPr>
        <w:rPr>
          <w:lang w:eastAsia="zh-CN"/>
        </w:rPr>
      </w:pPr>
      <w:r>
        <w:rPr>
          <w:lang w:eastAsia="zh-CN"/>
        </w:rPr>
        <w:t xml:space="preserve">The functional and performance requirements for high data rate AR services has been captured in TS 22.261 clause 7.6. The functional and performance requirements for UE to </w:t>
      </w:r>
      <w:r>
        <w:t xml:space="preserve">network relaying in 5G system has been captured in TS 22.261 clause 7.7. And </w:t>
      </w:r>
      <w:r>
        <w:rPr>
          <w:lang w:eastAsia="zh-CN"/>
        </w:rPr>
        <w:t>existing requirements has not consider the power consumption of the 5G UE or AR terminals.</w:t>
      </w:r>
    </w:p>
    <w:p w14:paraId="493E4061" w14:textId="2ED9363E" w:rsidR="000C30A9" w:rsidRPr="000D6532" w:rsidRDefault="000C30A9" w:rsidP="000C30A9">
      <w:pPr>
        <w:pStyle w:val="3"/>
      </w:pPr>
      <w:bookmarkStart w:id="90" w:name="_Toc113265395"/>
      <w:r>
        <w:t>5.7</w:t>
      </w:r>
      <w:r w:rsidRPr="000D6532">
        <w:t>.6</w:t>
      </w:r>
      <w:r w:rsidRPr="000D6532">
        <w:tab/>
      </w:r>
      <w:r>
        <w:t>Potential</w:t>
      </w:r>
      <w:r w:rsidRPr="000D6532">
        <w:t xml:space="preserve"> </w:t>
      </w:r>
      <w:r>
        <w:t xml:space="preserve">New </w:t>
      </w:r>
      <w:r w:rsidRPr="000D6532">
        <w:t>Requirements</w:t>
      </w:r>
      <w:r>
        <w:t xml:space="preserve"> needed to support the use case</w:t>
      </w:r>
      <w:bookmarkEnd w:id="90"/>
    </w:p>
    <w:p w14:paraId="7438B116" w14:textId="3BA7A974" w:rsidR="000C30A9" w:rsidRDefault="000C30A9" w:rsidP="000C30A9">
      <w:r>
        <w:t>[PR 5.7</w:t>
      </w:r>
      <w:r w:rsidRPr="004632A2">
        <w:t>.6</w:t>
      </w:r>
      <w:r>
        <w:t xml:space="preserve">-1] </w:t>
      </w:r>
      <w:r w:rsidRPr="00017DFF">
        <w:t xml:space="preserve"> </w:t>
      </w:r>
      <w:r>
        <w:t>Subject to operator policy, the 5G system shall support a means to provide high data rate communication with a UE such that power consumption can be reduced sufficiently.</w:t>
      </w:r>
    </w:p>
    <w:p w14:paraId="3DEE8FC1" w14:textId="77777777" w:rsidR="000C30A9" w:rsidRDefault="000C30A9" w:rsidP="000C30A9">
      <w:pPr>
        <w:pStyle w:val="NO"/>
      </w:pPr>
      <w:r>
        <w:t>NOTE:     High data rate communication of media over an extended period of time requires significant power consumption by the UE. In some cases, a device with no external power supply cannot sustain downloading and rendering of media over a long interval, e.g. for the duration of an entire feature film or athletic event, etc.</w:t>
      </w:r>
    </w:p>
    <w:p w14:paraId="1CED80C8" w14:textId="77777777" w:rsidR="000C30A9" w:rsidRPr="00020A05" w:rsidRDefault="000C30A9" w:rsidP="000C30A9">
      <w:pPr>
        <w:keepNext/>
        <w:keepLines/>
        <w:overflowPunct w:val="0"/>
        <w:autoSpaceDE w:val="0"/>
        <w:autoSpaceDN w:val="0"/>
        <w:adjustRightInd w:val="0"/>
        <w:spacing w:before="60"/>
        <w:jc w:val="center"/>
        <w:textAlignment w:val="baseline"/>
        <w:rPr>
          <w:rFonts w:ascii="Arial" w:hAnsi="Arial"/>
          <w:b/>
          <w:lang w:eastAsia="en-GB"/>
        </w:rPr>
      </w:pPr>
      <w:r w:rsidRPr="0091677B">
        <w:rPr>
          <w:rFonts w:ascii="Arial" w:hAnsi="Arial"/>
          <w:b/>
          <w:lang w:eastAsia="en-GB"/>
        </w:rPr>
        <w:t xml:space="preserve">Table 5.x.6-1 – Potential key performance requirements for </w:t>
      </w:r>
      <w:r>
        <w:rPr>
          <w:rFonts w:ascii="Arial" w:hAnsi="Arial"/>
          <w:b/>
          <w:lang w:eastAsia="en-GB"/>
        </w:rPr>
        <w:t xml:space="preserve">Immersive </w:t>
      </w:r>
      <w:r w:rsidRPr="0091677B">
        <w:rPr>
          <w:rFonts w:ascii="Arial" w:hAnsi="Arial" w:hint="eastAsia"/>
          <w:b/>
          <w:lang w:eastAsia="zh-CN"/>
        </w:rPr>
        <w:t>AR</w:t>
      </w:r>
      <w:r w:rsidRPr="0091677B">
        <w:rPr>
          <w:rFonts w:ascii="Arial" w:hAnsi="Arial"/>
          <w:b/>
          <w:lang w:eastAsia="en-GB"/>
        </w:rPr>
        <w:t xml:space="preserve"> interactive experience</w:t>
      </w:r>
    </w:p>
    <w:tbl>
      <w:tblPr>
        <w:tblpPr w:leftFromText="181" w:rightFromText="181" w:vertAnchor="text" w:tblpY="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111"/>
        <w:gridCol w:w="3118"/>
      </w:tblGrid>
      <w:tr w:rsidR="000C30A9" w:rsidRPr="0091677B" w14:paraId="09D46EE5" w14:textId="77777777" w:rsidTr="008D5067">
        <w:trPr>
          <w:tblHeader/>
        </w:trPr>
        <w:tc>
          <w:tcPr>
            <w:tcW w:w="2405" w:type="dxa"/>
            <w:tcBorders>
              <w:top w:val="single" w:sz="4" w:space="0" w:color="auto"/>
              <w:left w:val="single" w:sz="4" w:space="0" w:color="auto"/>
              <w:bottom w:val="single" w:sz="4" w:space="0" w:color="auto"/>
              <w:right w:val="single" w:sz="4" w:space="0" w:color="auto"/>
            </w:tcBorders>
            <w:vAlign w:val="center"/>
            <w:hideMark/>
          </w:tcPr>
          <w:p w14:paraId="152501CE" w14:textId="77777777" w:rsidR="000C30A9" w:rsidRPr="0091677B" w:rsidRDefault="000C30A9" w:rsidP="008D5067">
            <w:pPr>
              <w:spacing w:after="0"/>
              <w:rPr>
                <w:rFonts w:ascii="Arial" w:hAnsi="Arial"/>
                <w:b/>
                <w:sz w:val="16"/>
                <w:lang w:eastAsia="zh-CN"/>
              </w:rPr>
            </w:pPr>
          </w:p>
        </w:tc>
        <w:tc>
          <w:tcPr>
            <w:tcW w:w="4111" w:type="dxa"/>
            <w:tcBorders>
              <w:top w:val="single" w:sz="4" w:space="0" w:color="auto"/>
              <w:left w:val="single" w:sz="4" w:space="0" w:color="auto"/>
              <w:bottom w:val="single" w:sz="4" w:space="0" w:color="auto"/>
              <w:right w:val="single" w:sz="4" w:space="0" w:color="auto"/>
            </w:tcBorders>
            <w:hideMark/>
          </w:tcPr>
          <w:p w14:paraId="47C2F348" w14:textId="77777777" w:rsidR="000C30A9" w:rsidRPr="0091677B" w:rsidRDefault="000C30A9" w:rsidP="008D5067">
            <w:pPr>
              <w:keepNext/>
              <w:keepLines/>
              <w:spacing w:after="0"/>
              <w:jc w:val="center"/>
              <w:rPr>
                <w:rFonts w:ascii="Arial" w:hAnsi="Arial"/>
                <w:b/>
                <w:sz w:val="16"/>
              </w:rPr>
            </w:pPr>
            <w:r w:rsidRPr="0091677B">
              <w:rPr>
                <w:rFonts w:ascii="Arial" w:hAnsi="Arial"/>
                <w:b/>
                <w:sz w:val="16"/>
              </w:rPr>
              <w:t>Service bit rate: user-experienced data rate</w:t>
            </w:r>
          </w:p>
        </w:tc>
        <w:tc>
          <w:tcPr>
            <w:tcW w:w="3118" w:type="dxa"/>
            <w:tcBorders>
              <w:top w:val="single" w:sz="4" w:space="0" w:color="auto"/>
              <w:left w:val="single" w:sz="4" w:space="0" w:color="auto"/>
              <w:bottom w:val="single" w:sz="4" w:space="0" w:color="auto"/>
              <w:right w:val="single" w:sz="4" w:space="0" w:color="auto"/>
            </w:tcBorders>
            <w:hideMark/>
          </w:tcPr>
          <w:p w14:paraId="1CFBFAE2" w14:textId="77777777" w:rsidR="000C30A9" w:rsidRPr="0091677B" w:rsidRDefault="000C30A9" w:rsidP="008D5067">
            <w:pPr>
              <w:keepNext/>
              <w:keepLines/>
              <w:spacing w:after="0"/>
              <w:jc w:val="center"/>
              <w:rPr>
                <w:rFonts w:ascii="Arial" w:hAnsi="Arial"/>
                <w:b/>
                <w:sz w:val="16"/>
              </w:rPr>
            </w:pPr>
            <w:r w:rsidRPr="0091677B">
              <w:rPr>
                <w:rFonts w:ascii="Arial" w:hAnsi="Arial"/>
                <w:b/>
                <w:sz w:val="16"/>
              </w:rPr>
              <w:t>Reliability</w:t>
            </w:r>
          </w:p>
        </w:tc>
      </w:tr>
      <w:tr w:rsidR="000C30A9" w:rsidRPr="0091677B" w14:paraId="67064BE4" w14:textId="77777777" w:rsidTr="008D5067">
        <w:trPr>
          <w:tblHeader/>
        </w:trPr>
        <w:tc>
          <w:tcPr>
            <w:tcW w:w="2405" w:type="dxa"/>
            <w:tcBorders>
              <w:top w:val="single" w:sz="4" w:space="0" w:color="auto"/>
              <w:left w:val="single" w:sz="4" w:space="0" w:color="auto"/>
              <w:bottom w:val="single" w:sz="4" w:space="0" w:color="auto"/>
              <w:right w:val="single" w:sz="4" w:space="0" w:color="auto"/>
            </w:tcBorders>
            <w:hideMark/>
          </w:tcPr>
          <w:p w14:paraId="35AF02E9" w14:textId="77777777" w:rsidR="000C30A9" w:rsidRDefault="000C30A9" w:rsidP="008D5067">
            <w:pPr>
              <w:keepNext/>
              <w:keepLines/>
              <w:spacing w:after="0"/>
              <w:rPr>
                <w:rFonts w:ascii="Arial" w:hAnsi="Arial"/>
                <w:sz w:val="16"/>
              </w:rPr>
            </w:pPr>
            <w:r>
              <w:rPr>
                <w:rFonts w:ascii="Arial" w:hAnsi="Arial"/>
                <w:sz w:val="16"/>
              </w:rPr>
              <w:t xml:space="preserve">Immersive </w:t>
            </w:r>
            <w:r w:rsidRPr="0091677B">
              <w:rPr>
                <w:rFonts w:ascii="Arial" w:hAnsi="Arial"/>
                <w:sz w:val="16"/>
              </w:rPr>
              <w:t>AR</w:t>
            </w:r>
            <w:r>
              <w:rPr>
                <w:rFonts w:ascii="Arial" w:hAnsi="Arial"/>
                <w:sz w:val="16"/>
              </w:rPr>
              <w:t xml:space="preserve"> Experience</w:t>
            </w:r>
          </w:p>
          <w:p w14:paraId="160F7592" w14:textId="77777777" w:rsidR="000C30A9" w:rsidRPr="005B2C94" w:rsidRDefault="000C30A9" w:rsidP="008D5067">
            <w:pPr>
              <w:keepNext/>
              <w:keepLines/>
              <w:spacing w:after="0"/>
              <w:rPr>
                <w:rFonts w:ascii="Arial" w:hAnsi="Arial"/>
                <w:sz w:val="16"/>
                <w:lang w:eastAsia="zh-CN"/>
              </w:rPr>
            </w:pPr>
            <w:r>
              <w:rPr>
                <w:rFonts w:ascii="Arial" w:hAnsi="Arial" w:hint="eastAsia"/>
                <w:sz w:val="16"/>
                <w:lang w:eastAsia="zh-CN"/>
              </w:rPr>
              <w:t>(</w:t>
            </w:r>
            <w:r>
              <w:rPr>
                <w:rFonts w:ascii="Arial" w:hAnsi="Arial"/>
                <w:sz w:val="16"/>
                <w:lang w:eastAsia="zh-CN"/>
              </w:rPr>
              <w:t>note 1)</w:t>
            </w:r>
          </w:p>
        </w:tc>
        <w:tc>
          <w:tcPr>
            <w:tcW w:w="4111" w:type="dxa"/>
            <w:tcBorders>
              <w:top w:val="single" w:sz="4" w:space="0" w:color="auto"/>
              <w:left w:val="single" w:sz="4" w:space="0" w:color="auto"/>
              <w:bottom w:val="single" w:sz="4" w:space="0" w:color="auto"/>
              <w:right w:val="single" w:sz="4" w:space="0" w:color="auto"/>
            </w:tcBorders>
            <w:hideMark/>
          </w:tcPr>
          <w:p w14:paraId="6A1E1C1B" w14:textId="77777777" w:rsidR="000C30A9" w:rsidRPr="0091677B" w:rsidRDefault="000C30A9" w:rsidP="008D5067">
            <w:pPr>
              <w:keepNext/>
              <w:keepLines/>
              <w:spacing w:after="0"/>
              <w:jc w:val="center"/>
              <w:rPr>
                <w:rFonts w:ascii="Arial" w:hAnsi="Arial"/>
                <w:sz w:val="16"/>
              </w:rPr>
            </w:pPr>
            <w:r w:rsidRPr="0091677B">
              <w:rPr>
                <w:rFonts w:ascii="Arial" w:hAnsi="Arial"/>
                <w:sz w:val="16"/>
              </w:rPr>
              <w:t>[</w:t>
            </w:r>
            <w:r>
              <w:rPr>
                <w:rFonts w:ascii="Arial" w:hAnsi="Arial"/>
                <w:sz w:val="16"/>
              </w:rPr>
              <w:t>200</w:t>
            </w:r>
            <w:r w:rsidRPr="0091677B">
              <w:rPr>
                <w:rFonts w:ascii="Arial" w:hAnsi="Arial"/>
                <w:sz w:val="16"/>
              </w:rPr>
              <w:t>-</w:t>
            </w:r>
            <w:r>
              <w:rPr>
                <w:rFonts w:ascii="Arial" w:hAnsi="Arial"/>
                <w:sz w:val="16"/>
              </w:rPr>
              <w:t>2000]</w:t>
            </w:r>
            <w:r w:rsidRPr="0091677B">
              <w:rPr>
                <w:rFonts w:ascii="Arial" w:hAnsi="Arial"/>
                <w:sz w:val="16"/>
              </w:rPr>
              <w:t xml:space="preserve"> Mbit/s</w:t>
            </w:r>
          </w:p>
        </w:tc>
        <w:tc>
          <w:tcPr>
            <w:tcW w:w="3118" w:type="dxa"/>
            <w:tcBorders>
              <w:top w:val="single" w:sz="4" w:space="0" w:color="auto"/>
              <w:left w:val="single" w:sz="4" w:space="0" w:color="auto"/>
              <w:bottom w:val="single" w:sz="4" w:space="0" w:color="auto"/>
              <w:right w:val="single" w:sz="4" w:space="0" w:color="auto"/>
            </w:tcBorders>
            <w:hideMark/>
          </w:tcPr>
          <w:p w14:paraId="20292F3F" w14:textId="77777777" w:rsidR="000C30A9" w:rsidRPr="0091677B" w:rsidRDefault="000C30A9" w:rsidP="008D5067">
            <w:pPr>
              <w:keepNext/>
              <w:keepLines/>
              <w:spacing w:after="0"/>
              <w:jc w:val="center"/>
              <w:rPr>
                <w:rFonts w:ascii="Arial" w:hAnsi="Arial"/>
                <w:sz w:val="16"/>
              </w:rPr>
            </w:pPr>
            <w:r w:rsidRPr="0091677B">
              <w:rPr>
                <w:rFonts w:ascii="Arial" w:hAnsi="Arial"/>
                <w:sz w:val="16"/>
              </w:rPr>
              <w:t>[&gt; 99.9%]</w:t>
            </w:r>
          </w:p>
        </w:tc>
      </w:tr>
      <w:tr w:rsidR="000C30A9" w:rsidRPr="008400F2" w14:paraId="775603EF" w14:textId="77777777" w:rsidTr="008D5067">
        <w:trPr>
          <w:tblHeader/>
        </w:trPr>
        <w:tc>
          <w:tcPr>
            <w:tcW w:w="9634" w:type="dxa"/>
            <w:gridSpan w:val="3"/>
            <w:tcBorders>
              <w:top w:val="single" w:sz="4" w:space="0" w:color="auto"/>
              <w:left w:val="single" w:sz="4" w:space="0" w:color="auto"/>
              <w:bottom w:val="single" w:sz="4" w:space="0" w:color="auto"/>
              <w:right w:val="single" w:sz="4" w:space="0" w:color="auto"/>
            </w:tcBorders>
          </w:tcPr>
          <w:p w14:paraId="779A5905" w14:textId="77777777" w:rsidR="000C30A9" w:rsidRPr="008400F2" w:rsidRDefault="000C30A9" w:rsidP="008D5067">
            <w:pPr>
              <w:keepNext/>
              <w:keepLines/>
              <w:spacing w:after="0"/>
              <w:rPr>
                <w:rFonts w:ascii="Arial" w:hAnsi="Arial"/>
                <w:sz w:val="16"/>
                <w:lang w:eastAsia="zh-CN"/>
              </w:rPr>
            </w:pPr>
            <w:r>
              <w:rPr>
                <w:rFonts w:ascii="Arial" w:hAnsi="Arial" w:hint="eastAsia"/>
                <w:sz w:val="16"/>
                <w:lang w:eastAsia="zh-CN"/>
              </w:rPr>
              <w:t>N</w:t>
            </w:r>
            <w:r>
              <w:rPr>
                <w:rFonts w:ascii="Arial" w:hAnsi="Arial"/>
                <w:sz w:val="16"/>
                <w:lang w:eastAsia="zh-CN"/>
              </w:rPr>
              <w:t>OTE 1: The requirements are focus on the scenario of watch movies by using AR glasses.</w:t>
            </w:r>
          </w:p>
        </w:tc>
      </w:tr>
    </w:tbl>
    <w:p w14:paraId="7CDB99C6" w14:textId="4766B2AD" w:rsidR="008D35E5" w:rsidRPr="00EB314E" w:rsidRDefault="008D35E5" w:rsidP="008D35E5">
      <w:pPr>
        <w:pStyle w:val="2"/>
        <w:rPr>
          <w:lang w:val="en-US" w:eastAsia="zh-CN"/>
        </w:rPr>
      </w:pPr>
      <w:bookmarkStart w:id="91" w:name="_Toc113265396"/>
      <w:r>
        <w:t>5.8</w:t>
      </w:r>
      <w:r w:rsidRPr="000D6532">
        <w:tab/>
      </w:r>
      <w:r>
        <w:t>S</w:t>
      </w:r>
      <w:r w:rsidRPr="004B7831">
        <w:t>upporting multi-</w:t>
      </w:r>
      <w:r>
        <w:rPr>
          <w:lang w:eastAsia="zh-CN"/>
        </w:rPr>
        <w:t>service</w:t>
      </w:r>
      <w:r w:rsidRPr="004B7831">
        <w:t xml:space="preserve"> coordination in </w:t>
      </w:r>
      <w:r>
        <w:t>one m</w:t>
      </w:r>
      <w:r w:rsidRPr="004B7831">
        <w:t>etaverse</w:t>
      </w:r>
      <w:bookmarkEnd w:id="91"/>
      <w:r w:rsidRPr="004B7831">
        <w:t xml:space="preserve"> </w:t>
      </w:r>
    </w:p>
    <w:p w14:paraId="0FA73C0A" w14:textId="27C2301E" w:rsidR="008D35E5" w:rsidRPr="000D6532" w:rsidRDefault="008D35E5" w:rsidP="008D35E5">
      <w:pPr>
        <w:pStyle w:val="3"/>
      </w:pPr>
      <w:bookmarkStart w:id="92" w:name="_Toc113265397"/>
      <w:r>
        <w:t>5.8</w:t>
      </w:r>
      <w:r w:rsidRPr="000D6532">
        <w:t>.1</w:t>
      </w:r>
      <w:r w:rsidRPr="000D6532">
        <w:tab/>
        <w:t>Description</w:t>
      </w:r>
      <w:bookmarkEnd w:id="92"/>
    </w:p>
    <w:p w14:paraId="1DB70FE5" w14:textId="77777777" w:rsidR="008D35E5" w:rsidRPr="003E70D1" w:rsidRDefault="008D35E5" w:rsidP="008D35E5">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sers will have no limitations on the terminals they use. In the existing XR applications, specific brand of VR glasses or gloves are 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2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8D35E5" w:rsidRPr="003723DD" w:rsidRDefault="008D35E5"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&#13;&#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">
                  <v:imagedata r:id="rId34"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">
                  <v:imagedata r:id="rId35"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">
                  <v:imagedata r:id="rId35"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">
                  <v:imagedata r:id="rId35"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">
                  <v:imagedata r:id="rId36"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">
                  <v:imagedata r:id="rId37" o:title="" croptop=".125" cropright="34406f"/>
                </v:shape>
                <v:shape id="图片 9" o:spid="_x0000_s1034" type="#_x0000_t75" style="position:absolute;left:34226;top:20856;width:6155;height:41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">
                  <v:imagedata r:id="rId38"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&#13;&#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&#13;&#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&#13;&#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&#13;&#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&#13;&#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&#13;&#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&#13;&#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&#13;&#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&#13;&#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&#13;&#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&#13;&#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&#13;&#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" filled="f" stroked="f" strokeweight=".5pt">
                  <v:textbox>
                    <w:txbxContent>
                      <w:p w14:paraId="1C85205E" w14:textId="77777777" w:rsidR="008D35E5" w:rsidRPr="003723DD" w:rsidRDefault="008D35E5" w:rsidP="008D35E5">
                        <w:r>
                          <w:t>m</w:t>
                        </w:r>
                        <w:r w:rsidRPr="003723DD">
                          <w:t>etaverse</w:t>
                        </w:r>
                      </w:p>
                    </w:txbxContent>
                  </v:textbox>
                </v:shape>
                <w10:anchorlock/>
              </v:group>
            </w:pict>
          </mc:Fallback>
        </mc:AlternateContent>
      </w:r>
    </w:p>
    <w:p w14:paraId="245B2D5E" w14:textId="53688F15" w:rsidR="008D35E5" w:rsidRPr="000D6532" w:rsidRDefault="008D35E5" w:rsidP="008D35E5">
      <w:pPr>
        <w:pStyle w:val="3"/>
      </w:pPr>
      <w:bookmarkStart w:id="93" w:name="_Toc113265398"/>
      <w:r>
        <w:t>5.8</w:t>
      </w:r>
      <w:r w:rsidRPr="000D6532">
        <w:t>.2</w:t>
      </w:r>
      <w:r w:rsidRPr="000D6532">
        <w:tab/>
        <w:t>Pre-conditions</w:t>
      </w:r>
      <w:bookmarkEnd w:id="93"/>
    </w:p>
    <w:p w14:paraId="58E84491" w14:textId="77777777" w:rsidR="008D35E5" w:rsidRDefault="008D35E5" w:rsidP="008D35E5">
      <w:r w:rsidRPr="003E70D1">
        <w:t>John has a pair of VR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77777777" w:rsidR="008D35E5" w:rsidRPr="004B7831" w:rsidRDefault="008D35E5" w:rsidP="008D35E5">
      <w:r>
        <w:t xml:space="preserve">In the metaverse, there are many different sub-condition such as games, concert, education, etc. And the metaverse application has subscribed different network slice for these different sub-conditions, and different QoS for different flows in different sub-conditions for better user experience. </w:t>
      </w:r>
    </w:p>
    <w:p w14:paraId="1DA13CF9" w14:textId="25DF0C06" w:rsidR="008D35E5" w:rsidRPr="000D6532" w:rsidRDefault="008D35E5" w:rsidP="008D35E5">
      <w:pPr>
        <w:pStyle w:val="3"/>
      </w:pPr>
      <w:bookmarkStart w:id="94" w:name="_Toc113265399"/>
      <w:r>
        <w:t>5.8</w:t>
      </w:r>
      <w:r w:rsidRPr="000D6532">
        <w:t>.3</w:t>
      </w:r>
      <w:r w:rsidRPr="000D6532">
        <w:tab/>
        <w:t>Service Flows</w:t>
      </w:r>
      <w:bookmarkEnd w:id="94"/>
    </w:p>
    <w:p w14:paraId="4DACD494" w14:textId="77777777" w:rsidR="008D35E5" w:rsidRDefault="008D35E5" w:rsidP="008D35E5">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p>
    <w:p w14:paraId="7A640D7A" w14:textId="77777777" w:rsidR="008D35E5" w:rsidRPr="009607B2" w:rsidRDefault="008D35E5" w:rsidP="008D35E5">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6B65E7BF" w14:textId="77777777"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3F786FEA" w14:textId="77777777" w:rsidR="008D35E5" w:rsidRDefault="008D35E5" w:rsidP="008D35E5">
      <w:r>
        <w:t>4. In this case, metaverse will have a policy to use a same QoS level for the video flows in live music condition and painting condition and inform network on this decision.</w:t>
      </w:r>
    </w:p>
    <w:p w14:paraId="0A6A42A5" w14:textId="77777777" w:rsidR="008D35E5" w:rsidRDefault="008D35E5" w:rsidP="008D35E5">
      <w:r>
        <w:t>5. As this two activity is done at the same time, the coordination between video flow, audio flow in live music condition and the video flow and tactile flow in painting condition need to be coordinated, this coordination information need to be share to 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3"/>
      </w:pPr>
      <w:bookmarkStart w:id="95" w:name="_Toc113265400"/>
      <w:r>
        <w:t>5.8</w:t>
      </w:r>
      <w:r w:rsidRPr="000D6532">
        <w:t>.4</w:t>
      </w:r>
      <w:r w:rsidRPr="000D6532">
        <w:tab/>
        <w:t>Post-conditions</w:t>
      </w:r>
      <w:bookmarkEnd w:id="95"/>
    </w:p>
    <w:p w14:paraId="038105D2" w14:textId="77777777" w:rsidR="008D35E5" w:rsidRPr="009607B2" w:rsidRDefault="008D35E5" w:rsidP="008D35E5">
      <w:r w:rsidRPr="009607B2">
        <w:t>John could use both the VR glasses and the tactile gloves in metaverse with very good user experience.</w:t>
      </w:r>
    </w:p>
    <w:p w14:paraId="07C8F37A" w14:textId="331DBF73" w:rsidR="008D35E5" w:rsidRPr="000D6532" w:rsidRDefault="008D35E5" w:rsidP="008D35E5">
      <w:pPr>
        <w:pStyle w:val="3"/>
      </w:pPr>
      <w:bookmarkStart w:id="96" w:name="_Toc113265401"/>
      <w:r>
        <w:t>5.8</w:t>
      </w:r>
      <w:r w:rsidRPr="000D6532">
        <w:t>.5</w:t>
      </w:r>
      <w:r w:rsidRPr="000D6532">
        <w:tab/>
      </w:r>
      <w:r>
        <w:t>Existing</w:t>
      </w:r>
      <w:r w:rsidRPr="000D6532">
        <w:t xml:space="preserve"> </w:t>
      </w:r>
      <w:r>
        <w:t>features partly or fully covering the use case functionality</w:t>
      </w:r>
      <w:bookmarkEnd w:id="96"/>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3"/>
      </w:pPr>
      <w:bookmarkStart w:id="97" w:name="_Toc113265402"/>
      <w:r>
        <w:lastRenderedPageBreak/>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97"/>
    </w:p>
    <w:p w14:paraId="7DB534F4" w14:textId="0A465998"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3EB6B9F4" w14:textId="2D0321AC" w:rsidR="00E22EDD" w:rsidRPr="00D74621" w:rsidRDefault="00E22EDD" w:rsidP="00D74621">
      <w:pPr>
        <w:pStyle w:val="2"/>
      </w:pPr>
      <w:bookmarkStart w:id="98" w:name="_Toc113265403"/>
      <w:r w:rsidRPr="00D74621">
        <w:t>5.9</w:t>
      </w:r>
      <w:r w:rsidR="002D5784">
        <w:tab/>
      </w:r>
      <w:r w:rsidRPr="00955194">
        <w:t>Synchronized predictive avatars</w:t>
      </w:r>
      <w:bookmarkEnd w:id="98"/>
    </w:p>
    <w:p w14:paraId="03089C90" w14:textId="05B68264" w:rsidR="00E22EDD" w:rsidRDefault="00E22EDD" w:rsidP="00E22EDD">
      <w:pPr>
        <w:pStyle w:val="3"/>
        <w:rPr>
          <w:lang w:val="en-US"/>
        </w:rPr>
      </w:pPr>
      <w:bookmarkStart w:id="99" w:name="_Toc113265404"/>
      <w:r>
        <w:rPr>
          <w:lang w:val="en-US"/>
        </w:rPr>
        <w:t>5.9</w:t>
      </w:r>
      <w:r w:rsidRPr="002C663E">
        <w:rPr>
          <w:lang w:val="en-US"/>
        </w:rPr>
        <w:t xml:space="preserve">.1 </w:t>
      </w:r>
      <w:r w:rsidRPr="002C663E">
        <w:rPr>
          <w:lang w:val="en-US"/>
        </w:rPr>
        <w:tab/>
        <w:t>Description</w:t>
      </w:r>
      <w:bookmarkEnd w:id="99"/>
    </w:p>
    <w:p w14:paraId="7C6AE865" w14:textId="77777777" w:rsidR="00E22EDD" w:rsidRPr="00D14A9F" w:rsidRDefault="00E22EDD" w:rsidP="00E22EDD">
      <w:pPr>
        <w:rPr>
          <w:lang w:val="en-US"/>
        </w:rPr>
      </w:pPr>
      <w:r w:rsidRPr="00D14A9F">
        <w:rPr>
          <w:lang w:val="en-US"/>
        </w:rPr>
        <w:t xml:space="preserve">In this first use case, three users are using the 5GS to join an immersive metaverse </w:t>
      </w:r>
      <w:r>
        <w:rPr>
          <w:lang w:val="en-US"/>
        </w:rPr>
        <w:t>activity</w:t>
      </w:r>
      <w:r w:rsidRPr="00D14A9F">
        <w:rPr>
          <w:lang w:val="en-US"/>
        </w:rPr>
        <w:t>. The users Bob, Lukas, and Yong are located in the USA, Germany and China, respectively. Each of the users is served by a local metaverse edge computing server</w:t>
      </w:r>
      <w:r>
        <w:rPr>
          <w:lang w:val="en-US"/>
        </w:rPr>
        <w:t xml:space="preserve"> (MECS)</w:t>
      </w:r>
      <w:r w:rsidRPr="00D14A9F">
        <w:rPr>
          <w:lang w:val="en-US"/>
        </w:rPr>
        <w:t xml:space="preserve"> hosted in the 5GS, each of the 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metaverse</w:t>
      </w:r>
      <w:r>
        <w:rPr>
          <w:lang w:val="en-US"/>
        </w:rPr>
        <w:t xml:space="preserve"> activity, such as a joint game or</w:t>
      </w:r>
      <w:r w:rsidRPr="00D14A9F">
        <w:rPr>
          <w:lang w:val="en-US"/>
        </w:rPr>
        <w:t xml:space="preserve"> teleconference, the avatar of the user is loaded in the metaverse edge computing servers of the other users. For instance, the metaverse edge computing server close to Bob hosts the avatars of Yong and Lukas. </w:t>
      </w:r>
    </w:p>
    <w:p w14:paraId="2C6271B7" w14:textId="28DD24B6" w:rsidR="00E22EDD" w:rsidRDefault="00E22EDD" w:rsidP="00E22EDD">
      <w:pPr>
        <w:rPr>
          <w:lang w:val="en-US"/>
        </w:rPr>
      </w:pPr>
      <w:r w:rsidRPr="00D14A9F">
        <w:rPr>
          <w:lang w:val="en-US"/>
        </w:rPr>
        <w:t>The huge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causes such as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r w:rsidRPr="00D14A9F">
        <w:rPr>
          <w:lang w:val="en-US"/>
        </w:rPr>
        <w:t>metaverse 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avatar representation 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6D6D6372" w:rsidR="00E22EDD" w:rsidRDefault="00E22EDD" w:rsidP="00E22EDD">
      <w:pPr>
        <w:rPr>
          <w:lang w:val="en-US"/>
        </w:rPr>
      </w:pPr>
      <w:r>
        <w:rPr>
          <w:lang w:val="en-US"/>
        </w:rPr>
        <w:t xml:space="preserve">Figure 5.9.1-1 shows this 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representation of the </w:t>
      </w:r>
      <w:r>
        <w:rPr>
          <w:lang w:val="en-US"/>
        </w:rPr>
        <w:t xml:space="preserve">users to be rendered in local rendering devices of Bob. A particular example of such scenario might be about gaming: Yong, Lukas, and Bob are playing baseball in an immersive Metaverse activity , and it is Yong’s turn to hit the ball that is going to be thrown by Lukas. If Yong hits the ball, then Bob can continue running since Yong and Bob are playing in the same team. In this example, the avatar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metaverse experience. </w:t>
      </w:r>
    </w:p>
    <w:p w14:paraId="485D87E4" w14:textId="5293DBE0"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models can improve the user experience in a similar was as in [28]. Synchronized predictive avatars are however not limited to the gaming industry and can play a relevant role in other applications, e.g., immersive healthcare or teleconferencing use cases. This scenario involving synchronized predictive avatars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77777777" w:rsidR="00E22EDD" w:rsidRDefault="00E22EDD" w:rsidP="00E22EDD">
      <w:pPr>
        <w:jc w:val="center"/>
        <w:rPr>
          <w:lang w:val="en-US"/>
        </w:rPr>
      </w:pPr>
      <w:r w:rsidRPr="00070E6A">
        <w:rPr>
          <w:noProof/>
        </w:rPr>
        <w:lastRenderedPageBreak/>
        <w:t xml:space="preserve"> </w:t>
      </w:r>
      <w:r w:rsidRPr="005D3BE9">
        <w:rPr>
          <w:noProof/>
          <w:lang w:val="en-US" w:eastAsia="ko-KR"/>
        </w:rPr>
        <w:drawing>
          <wp:inline distT="0" distB="0" distL="0" distR="0" wp14:anchorId="1D4BE853" wp14:editId="041C8435">
            <wp:extent cx="5496974" cy="3276176"/>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3304" cy="3279949"/>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3"/>
        <w:rPr>
          <w:lang w:val="en-US"/>
        </w:rPr>
      </w:pPr>
      <w:bookmarkStart w:id="100" w:name="_Toc113265405"/>
      <w:r>
        <w:rPr>
          <w:lang w:val="en-US"/>
        </w:rPr>
        <w:t>5.9.2</w:t>
      </w:r>
      <w:r>
        <w:rPr>
          <w:lang w:val="en-US"/>
        </w:rPr>
        <w:tab/>
      </w:r>
      <w:r w:rsidRPr="004640D0">
        <w:t>Pre</w:t>
      </w:r>
      <w:r>
        <w:rPr>
          <w:lang w:val="en-US"/>
        </w:rPr>
        <w:t>-conditions</w:t>
      </w:r>
      <w:bookmarkEnd w:id="100"/>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77777777"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metaverse services.</w:t>
      </w:r>
    </w:p>
    <w:p w14:paraId="1921A77D" w14:textId="77777777" w:rsidR="00E22EDD" w:rsidRPr="00D14A9F" w:rsidRDefault="00E22EDD" w:rsidP="00E22EDD">
      <w:pPr>
        <w:ind w:firstLine="284"/>
        <w:rPr>
          <w:lang w:val="en-US"/>
        </w:rPr>
      </w:pPr>
      <w:r w:rsidRPr="00D14A9F">
        <w:rPr>
          <w:lang w:val="en-US"/>
        </w:rPr>
        <w:t>2</w:t>
      </w:r>
      <w:r>
        <w:rPr>
          <w:lang w:val="en-US"/>
        </w:rPr>
        <w:t>.</w:t>
      </w:r>
      <w:r w:rsidRPr="00D14A9F">
        <w:rPr>
          <w:lang w:val="en-US"/>
        </w:rPr>
        <w:tab/>
        <w:t>The users, Bob, Lukas, and Yong have subscribed to the metaverse services.</w:t>
      </w:r>
    </w:p>
    <w:p w14:paraId="3B2327C0" w14:textId="77777777"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immersive metaverse activity</w:t>
      </w:r>
      <w:r w:rsidRPr="00D14A9F">
        <w:rPr>
          <w:lang w:val="en-US"/>
        </w:rPr>
        <w:t>.</w:t>
      </w:r>
    </w:p>
    <w:p w14:paraId="4EB8B336" w14:textId="5475A182" w:rsidR="00E22EDD" w:rsidRPr="00156809" w:rsidRDefault="00E22EDD" w:rsidP="00E22EDD">
      <w:pPr>
        <w:pStyle w:val="3"/>
        <w:rPr>
          <w:lang w:val="en-US"/>
        </w:rPr>
      </w:pPr>
      <w:bookmarkStart w:id="101" w:name="_Toc49943788"/>
      <w:bookmarkStart w:id="102" w:name="_Toc49944501"/>
      <w:bookmarkStart w:id="103" w:name="_Toc113265406"/>
      <w:r>
        <w:rPr>
          <w:lang w:val="en-US"/>
        </w:rPr>
        <w:t>5.9</w:t>
      </w:r>
      <w:r w:rsidRPr="00156809">
        <w:rPr>
          <w:lang w:val="en-US"/>
        </w:rPr>
        <w:t>.3</w:t>
      </w:r>
      <w:r w:rsidRPr="00156809">
        <w:rPr>
          <w:lang w:val="en-US"/>
        </w:rPr>
        <w:tab/>
        <w:t>Service Flows</w:t>
      </w:r>
      <w:bookmarkEnd w:id="101"/>
      <w:bookmarkEnd w:id="102"/>
      <w:bookmarkEnd w:id="103"/>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77777777"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immersive metaverse activity</w:t>
      </w:r>
      <w:r w:rsidRPr="00D14A9F">
        <w:rPr>
          <w:lang w:val="en-US" w:eastAsia="zh-CN"/>
        </w:rPr>
        <w:t xml:space="preserve"> and give consent to the deployment of their avatars.</w:t>
      </w:r>
    </w:p>
    <w:p w14:paraId="47826949" w14:textId="77777777" w:rsidR="00E22EDD" w:rsidRDefault="00E22EDD" w:rsidP="00E22EDD">
      <w:pPr>
        <w:pStyle w:val="B1"/>
        <w:rPr>
          <w:lang w:val="en-US" w:eastAsia="zh-CN"/>
        </w:rPr>
      </w:pPr>
      <w:r w:rsidRPr="00D14A9F">
        <w:rPr>
          <w:lang w:val="en-US" w:eastAsia="zh-CN"/>
        </w:rPr>
        <w:t>2.</w:t>
      </w:r>
      <w:r w:rsidRPr="00D14A9F">
        <w:rPr>
          <w:lang w:val="en-US" w:eastAsia="zh-CN"/>
        </w:rPr>
        <w:tab/>
        <w:t xml:space="preserve">Metaverse sensors at each user </w:t>
      </w:r>
      <w:r>
        <w:rPr>
          <w:lang w:val="en-US" w:eastAsia="zh-CN"/>
        </w:rPr>
        <w:t>sample the current representation</w:t>
      </w:r>
      <w:r w:rsidRPr="00D14A9F">
        <w:rPr>
          <w:lang w:val="en-US" w:eastAsia="zh-CN"/>
        </w:rPr>
        <w:t xml:space="preserve"> 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p>
    <w:p w14:paraId="710DF9D9" w14:textId="77777777" w:rsidR="00E22EDD" w:rsidRDefault="00E22EDD" w:rsidP="00E22EDD">
      <w:pPr>
        <w:pStyle w:val="B1"/>
        <w:rPr>
          <w:lang w:val="en-US" w:eastAsia="zh-CN"/>
        </w:rPr>
      </w:pPr>
      <w:r>
        <w:rPr>
          <w:lang w:val="en-US" w:eastAsia="zh-CN"/>
        </w:rPr>
        <w:t xml:space="preserve">3. </w:t>
      </w:r>
      <w:r>
        <w:rPr>
          <w:lang w:val="en-US" w:eastAsia="zh-CN"/>
        </w:rPr>
        <w:tab/>
      </w:r>
      <w:r w:rsidRPr="00D14A9F">
        <w:rPr>
          <w:lang w:val="en-US" w:eastAsia="zh-CN"/>
        </w:rPr>
        <w:t xml:space="preserve">Each of the metaverse edge computing servers applies the incoming data stream representing each of the far located users to the corresponding avatar predictive models – taking into account the current communication parameters/performance, e.g., latency – to create a combined, synchronized, and current representation of the remote users that is provided as input to rendering devices in the local </w:t>
      </w:r>
      <w:r>
        <w:rPr>
          <w:lang w:val="en-US" w:eastAsia="zh-CN"/>
        </w:rPr>
        <w:t>environment</w:t>
      </w:r>
      <w:r w:rsidRPr="00D14A9F">
        <w:rPr>
          <w:lang w:val="en-US" w:eastAsia="zh-CN"/>
        </w:rPr>
        <w:t>.</w:t>
      </w:r>
    </w:p>
    <w:p w14:paraId="4036DBFD" w14:textId="670E00F6"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metaverse edge computing server associated to Lukas will run the avatar predictive models of Yong and Bob and consume the data streams coming from those users.  </w:t>
      </w:r>
    </w:p>
    <w:p w14:paraId="13A250F4" w14:textId="79BBF666" w:rsidR="00E22EDD" w:rsidRPr="000D6532" w:rsidRDefault="00E22EDD" w:rsidP="00E22EDD">
      <w:pPr>
        <w:pStyle w:val="3"/>
      </w:pPr>
      <w:bookmarkStart w:id="104" w:name="_Toc49943789"/>
      <w:bookmarkStart w:id="105" w:name="_Toc49944502"/>
      <w:bookmarkStart w:id="106" w:name="_Toc113265407"/>
      <w:r>
        <w:t>5.9</w:t>
      </w:r>
      <w:r w:rsidRPr="000D6532">
        <w:t>.4</w:t>
      </w:r>
      <w:r w:rsidRPr="000D6532">
        <w:tab/>
        <w:t>Post-conditions</w:t>
      </w:r>
      <w:bookmarkEnd w:id="104"/>
      <w:bookmarkEnd w:id="105"/>
      <w:bookmarkEnd w:id="106"/>
    </w:p>
    <w:p w14:paraId="55086486" w14:textId="77777777" w:rsidR="00E22EDD" w:rsidRPr="00A70775" w:rsidRDefault="00E22EDD" w:rsidP="00A70775">
      <w:bookmarkStart w:id="107" w:name="_Toc49943790"/>
      <w:bookmarkStart w:id="108" w:name="_Toc49944503"/>
      <w:r w:rsidRPr="00A70775">
        <w:t xml:space="preserve">The main post-condition is that each of the users enjoy an immersive metaverse activity. </w:t>
      </w:r>
    </w:p>
    <w:p w14:paraId="3E055840" w14:textId="23B85CBB" w:rsidR="00E22EDD" w:rsidRPr="000D6532" w:rsidRDefault="00E22EDD" w:rsidP="00E22EDD">
      <w:pPr>
        <w:pStyle w:val="3"/>
      </w:pPr>
      <w:bookmarkStart w:id="109" w:name="_Toc113265408"/>
      <w:r>
        <w:lastRenderedPageBreak/>
        <w:t>5.9</w:t>
      </w:r>
      <w:r w:rsidRPr="000D6532">
        <w:t>.5</w:t>
      </w:r>
      <w:r w:rsidRPr="000D6532">
        <w:tab/>
      </w:r>
      <w:r>
        <w:t>Existing</w:t>
      </w:r>
      <w:r w:rsidRPr="000D6532">
        <w:t xml:space="preserve"> </w:t>
      </w:r>
      <w:r>
        <w:t>features partly or fully covering the use case functionality</w:t>
      </w:r>
      <w:bookmarkEnd w:id="107"/>
      <w:bookmarkEnd w:id="108"/>
      <w:bookmarkEnd w:id="109"/>
    </w:p>
    <w:p w14:paraId="6E17547B" w14:textId="77777777" w:rsidR="00E22EDD" w:rsidRDefault="00E22EDD" w:rsidP="00E22EDD">
      <w:pPr>
        <w:rPr>
          <w:lang w:val="en-US" w:eastAsia="zh-CN" w:bidi="ar"/>
        </w:rPr>
      </w:pPr>
      <w:bookmarkStart w:id="110" w:name="_Toc49943791"/>
      <w:bookmarkStart w:id="111"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62D5E8E0"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predictive avatar</w:t>
      </w:r>
      <w:r>
        <w:rPr>
          <w:lang w:val="en-US" w:eastAsia="zh-CN" w:bidi="ar"/>
        </w:rPr>
        <w:t xml:space="preserve"> models requires the knowledge of the end-to-end network conditions, in particular, latency.  </w:t>
      </w:r>
    </w:p>
    <w:p w14:paraId="6DB9F928" w14:textId="5AFF159D" w:rsidR="00E22EDD" w:rsidRDefault="00E22EDD" w:rsidP="00E22EDD">
      <w:pPr>
        <w:pStyle w:val="3"/>
      </w:pPr>
      <w:bookmarkStart w:id="112" w:name="_Toc113265409"/>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10"/>
      <w:bookmarkEnd w:id="111"/>
      <w:bookmarkEnd w:id="112"/>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161A82A3"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edge server. </w:t>
      </w:r>
    </w:p>
    <w:p w14:paraId="713870CA" w14:textId="77777777" w:rsidR="00E22EDD" w:rsidRPr="00461408" w:rsidRDefault="00E22EDD" w:rsidP="00E22EDD">
      <w:pPr>
        <w:ind w:left="284"/>
        <w:jc w:val="both"/>
        <w:rPr>
          <w:color w:val="FF0000"/>
        </w:rPr>
      </w:pPr>
      <w:r w:rsidRPr="00461408">
        <w:rPr>
          <w:color w:val="FF0000"/>
        </w:rPr>
        <w:t>Editor’s Note: It is FFS whether and how communication of information used to obtain latency prediction are in scope of AMMT, and if not, why not.</w:t>
      </w:r>
    </w:p>
    <w:p w14:paraId="13A5C8BD" w14:textId="6F987860" w:rsidR="001818C0" w:rsidRDefault="00537B47" w:rsidP="001818C0">
      <w:pPr>
        <w:pStyle w:val="2"/>
      </w:pPr>
      <w:bookmarkStart w:id="113" w:name="_Toc100862436"/>
      <w:bookmarkStart w:id="114" w:name="_Toc100921160"/>
      <w:bookmarkStart w:id="115" w:name="_Toc113265410"/>
      <w:r>
        <w:t>5.10</w:t>
      </w:r>
      <w:r w:rsidR="001818C0">
        <w:tab/>
        <w:t>Use case on</w:t>
      </w:r>
      <w:bookmarkEnd w:id="113"/>
      <w:bookmarkEnd w:id="114"/>
      <w:r w:rsidR="001818C0">
        <w:t xml:space="preserve"> Metaverse for Critical HealthCare Services</w:t>
      </w:r>
      <w:bookmarkEnd w:id="115"/>
    </w:p>
    <w:p w14:paraId="5A12A4EB" w14:textId="691F2855" w:rsidR="001818C0" w:rsidRDefault="00537B47" w:rsidP="001818C0">
      <w:pPr>
        <w:pStyle w:val="3"/>
      </w:pPr>
      <w:bookmarkStart w:id="116" w:name="_Toc100862437"/>
      <w:bookmarkStart w:id="117" w:name="_Toc100921161"/>
      <w:bookmarkStart w:id="118" w:name="_Toc113265411"/>
      <w:r>
        <w:t>5.10</w:t>
      </w:r>
      <w:r w:rsidR="001818C0">
        <w:t>.1</w:t>
      </w:r>
      <w:r w:rsidR="001818C0">
        <w:tab/>
        <w:t>Description</w:t>
      </w:r>
      <w:bookmarkEnd w:id="116"/>
      <w:bookmarkEnd w:id="117"/>
      <w:bookmarkEnd w:id="118"/>
    </w:p>
    <w:p w14:paraId="184DB64C" w14:textId="44562B05" w:rsidR="001818C0" w:rsidRDefault="001818C0" w:rsidP="001818C0">
      <w:r>
        <w:rPr>
          <w:b/>
          <w:bCs/>
        </w:rPr>
        <w:t xml:space="preserve"> Metaverse for Critical HealthCare Services. </w:t>
      </w:r>
      <w:r>
        <w:t>Immersive interactive mobile services  encompasses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students and patients. Meta-Health can save lives by providing healthcare services at the earliest, train students better and free surgeons/doctors from being physically present at patient’s location. Metaverse-HealthCare will encompass services such as surgeries, medical student training, surgeons training with live surgeries, Physician and patient’s examination, and metaverse patient’s scan and tests such as CT scan, X-rays, Pulse monitor etc., Metaverse is a typical teleoperation class of application, which involves a master and a slave device. This class of application will typically exchange haptic signals (forces, torques, position, velocity, vibration etc.,), video and audio signals. Metaverse largely depend on low latency, highly reliable, Secure wireless communication networks. [</w:t>
      </w:r>
      <w:r w:rsidR="00A818FD">
        <w:t>29, 32, 33, 36, 37</w:t>
      </w:r>
      <w:r>
        <w:t>]</w:t>
      </w:r>
    </w:p>
    <w:p w14:paraId="78573CCD" w14:textId="647C45AB" w:rsidR="001818C0" w:rsidRPr="00192D1F" w:rsidRDefault="001818C0" w:rsidP="001818C0">
      <w:r w:rsidRPr="005D53C7">
        <w:rPr>
          <w:b/>
          <w:bCs/>
        </w:rPr>
        <w:t>Metaverse-Surgeries.</w:t>
      </w:r>
      <w:r>
        <w:rPr>
          <w:b/>
          <w:bCs/>
        </w:rPr>
        <w:t xml:space="preserve"> </w:t>
      </w:r>
      <w:r>
        <w:t>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w:t>
      </w:r>
      <w:r w:rsidR="00537B47">
        <w:t>5.10</w:t>
      </w:r>
      <w:r>
        <w:t>.1-1.b [</w:t>
      </w:r>
      <w:r w:rsidR="00A818FD">
        <w:t>35</w:t>
      </w:r>
      <w:r>
        <w:t>].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Dr. G wearing HoloLens could see the crucial information displayed on the goggles and performed breast cancer surgery remotely. Dr. G with constant advise from Dr. A – who was seated on the stage at the congress of Spanish association of Breast Surgeons, 900km away from the surgery room [</w:t>
      </w:r>
      <w:r w:rsidR="00A818FD">
        <w:t>34, 35</w:t>
      </w:r>
      <w:r>
        <w:t xml:space="preserve">].  </w:t>
      </w:r>
    </w:p>
    <w:p w14:paraId="45C47158" w14:textId="461457E2" w:rsidR="001818C0" w:rsidRDefault="001818C0" w:rsidP="001818C0">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w:t>
      </w:r>
      <w:r w:rsidR="00537B47">
        <w:t>5.10</w:t>
      </w:r>
      <w:r>
        <w:t xml:space="preserve">.1-1.c. 5G communication is one the key factors in making the metaverse consolation a reality. Doctors and patients need an uninterrupted, ultra-reliable and low latency 5G services for metaverse </w:t>
      </w:r>
      <w:r w:rsidR="00A818FD">
        <w:t>to see the light of success [30, 32</w:t>
      </w:r>
      <w:r>
        <w:t xml:space="preserve">].  </w:t>
      </w:r>
    </w:p>
    <w:p w14:paraId="1C3D13F7" w14:textId="4A65EAD6" w:rsidR="001818C0" w:rsidRDefault="001818C0" w:rsidP="001818C0">
      <w:r w:rsidRPr="00AC5ECB">
        <w:rPr>
          <w:b/>
          <w:bCs/>
        </w:rPr>
        <w:lastRenderedPageBreak/>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w:t>
      </w:r>
      <w:r w:rsidR="00537B47">
        <w:t>5.10</w:t>
      </w:r>
      <w:r>
        <w:t>.1-1.d</w:t>
      </w:r>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r w:rsidR="00A818FD">
        <w:rPr>
          <w:sz w:val="22"/>
          <w:szCs w:val="22"/>
        </w:rPr>
        <w:t>30, 32</w:t>
      </w:r>
      <w:r w:rsidRPr="00AC5ECB">
        <w:rPr>
          <w:sz w:val="22"/>
          <w:szCs w:val="22"/>
        </w:rPr>
        <w:t xml:space="preserve">]. </w:t>
      </w:r>
      <w:r>
        <w:rPr>
          <w:noProof/>
          <w:lang w:val="en-US" w:eastAsia="ko-KR"/>
        </w:rPr>
        <w:drawing>
          <wp:inline distT="0" distB="0" distL="0" distR="0" wp14:anchorId="7A7C5260" wp14:editId="0E712F7A">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6E3399C8" w14:textId="2A103E4B" w:rsidR="001818C0" w:rsidRPr="004D6DC1" w:rsidRDefault="001818C0" w:rsidP="001818C0">
      <w:pPr>
        <w:pStyle w:val="TF"/>
      </w:pPr>
      <w:r w:rsidRPr="004D6DC1">
        <w:t>Figure-</w:t>
      </w:r>
      <w:r w:rsidR="00537B47">
        <w:t>5.10</w:t>
      </w:r>
      <w:r w:rsidRPr="004D6DC1">
        <w:t>.1-1: a) Training Surgeons with metaverse, b) Metaverse based  surger</w:t>
      </w:r>
      <w:r>
        <w:t>y</w:t>
      </w:r>
      <w:r w:rsidRPr="004D6DC1">
        <w:t xml:space="preserve">, c) metaverse Physician consultation d) metaverse based body scans and vital readings. (Source: healthcareoutlook.net, courthousenews.com, gmw3.com, ourplnt.com)  </w:t>
      </w:r>
    </w:p>
    <w:p w14:paraId="4C9F908E" w14:textId="7AB04D8E" w:rsidR="001818C0" w:rsidRDefault="001818C0" w:rsidP="001818C0">
      <w:r w:rsidRPr="00CD25C2">
        <w:rPr>
          <w:b/>
          <w:bCs/>
        </w:rPr>
        <w:t>Metaverse-</w:t>
      </w:r>
      <w:r>
        <w:rPr>
          <w:b/>
          <w:bCs/>
        </w:rPr>
        <w:t xml:space="preserve">Training </w:t>
      </w:r>
      <w:r w:rsidRPr="00CD25C2">
        <w:rPr>
          <w:b/>
          <w:bCs/>
        </w:rPr>
        <w:t>Medical Students.</w:t>
      </w:r>
      <w:r>
        <w:rPr>
          <w:b/>
          <w:bCs/>
        </w:rPr>
        <w:t xml:space="preserve"> </w:t>
      </w:r>
      <w:r>
        <w:t>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surgeons instruction and display of suggestions and domain knowledge as show in Figure-</w:t>
      </w:r>
      <w:r w:rsidR="00537B47">
        <w:t>5.10</w:t>
      </w:r>
      <w:r>
        <w:t>.1-1.a.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a game. They participants viewed the live lung surgery with lecture and 360deg high resolution surgical scenes as show in Figure-</w:t>
      </w:r>
      <w:r w:rsidR="00537B47">
        <w:t>5.10</w:t>
      </w:r>
      <w:r>
        <w:t>.1-2 [</w:t>
      </w:r>
      <w:r w:rsidR="00A818FD">
        <w:t>31</w:t>
      </w:r>
      <w:r>
        <w:t xml:space="preserve">]. </w:t>
      </w:r>
    </w:p>
    <w:p w14:paraId="20797E04" w14:textId="77777777" w:rsidR="001818C0" w:rsidRDefault="001818C0" w:rsidP="001818C0"/>
    <w:p w14:paraId="6FE41E8A" w14:textId="77777777" w:rsidR="001818C0" w:rsidRDefault="001818C0" w:rsidP="001818C0">
      <w:pPr>
        <w:jc w:val="center"/>
      </w:pPr>
      <w:r>
        <w:rPr>
          <w:noProof/>
          <w:lang w:val="en-US" w:eastAsia="ko-KR"/>
        </w:rPr>
        <w:lastRenderedPageBreak/>
        <w:drawing>
          <wp:inline distT="0" distB="0" distL="0" distR="0" wp14:anchorId="273725E0" wp14:editId="09B4D1F4">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1D749217" w14:textId="6790FB01" w:rsidR="001818C0" w:rsidRPr="004D6DC1" w:rsidRDefault="001818C0" w:rsidP="001818C0">
      <w:pPr>
        <w:pStyle w:val="TF"/>
      </w:pPr>
      <w:r>
        <w:t xml:space="preserve"> </w:t>
      </w:r>
      <w:r w:rsidRPr="004D6DC1">
        <w:t>Figure-</w:t>
      </w:r>
      <w:r w:rsidR="00537B47">
        <w:t>5.10</w:t>
      </w:r>
      <w:r w:rsidRPr="004D6DC1">
        <w:t>.1-2: Live lung cancer training through metaverse [</w:t>
      </w:r>
      <w:r w:rsidR="00A818FD">
        <w:t>31</w:t>
      </w:r>
      <w:r w:rsidRPr="004D6DC1">
        <w:t xml:space="preserve">] (Source: Journal of Educational Evaluation for Health Professions (Jeehp))  </w:t>
      </w:r>
    </w:p>
    <w:p w14:paraId="1C153CDF" w14:textId="77777777" w:rsidR="001818C0" w:rsidRPr="00932D9A" w:rsidRDefault="001818C0" w:rsidP="001818C0"/>
    <w:p w14:paraId="75CCF98C" w14:textId="15E558E0" w:rsidR="001818C0" w:rsidRDefault="00537B47" w:rsidP="001818C0">
      <w:pPr>
        <w:pStyle w:val="3"/>
      </w:pPr>
      <w:bookmarkStart w:id="119" w:name="_Toc113265412"/>
      <w:r>
        <w:t>5.10</w:t>
      </w:r>
      <w:r w:rsidR="001818C0">
        <w:t>.2</w:t>
      </w:r>
      <w:r w:rsidR="001818C0">
        <w:tab/>
        <w:t>Pre-conditions</w:t>
      </w:r>
      <w:bookmarkEnd w:id="119"/>
    </w:p>
    <w:p w14:paraId="538E5516" w14:textId="77777777" w:rsidR="001818C0" w:rsidRDefault="001818C0" w:rsidP="001818C0">
      <w:r>
        <w:t xml:space="preserve">1) Dr. Alex and Dr. Bob are two renowned  surgeons who are also trained to perform surgeries using Immersive interactive mobile healthcare services. </w:t>
      </w:r>
    </w:p>
    <w:p w14:paraId="1663161F" w14:textId="77777777" w:rsidR="001818C0" w:rsidRDefault="001818C0" w:rsidP="001818C0">
      <w:r>
        <w:t xml:space="preserve">2) Dr. Alex and Dr. Bob both have 5G based HMD devices, which can connect to the hospital surgery room virtually using an authentic digital twin (Avatar). 5G allocates sufficient communications resources, e.g. through the use of GBR QoS policy to both the surgeons connected for the entire duration of the surgery.  </w:t>
      </w:r>
    </w:p>
    <w:p w14:paraId="725450AA" w14:textId="77777777" w:rsidR="001818C0" w:rsidRDefault="001818C0" w:rsidP="001818C0">
      <w:r>
        <w:t>3) Both the surgeons carry the 5G head mount device (HMD) devices with tactile gloves all the time.</w:t>
      </w:r>
    </w:p>
    <w:p w14:paraId="27A78CCF" w14:textId="77777777" w:rsidR="001818C0" w:rsidRDefault="001818C0" w:rsidP="001818C0">
      <w:r>
        <w:t>4) To perform surgery, Surgeons move to a quiet place such as car or a conf room where they have sufficient 5G signals as indicated by the head mount device (HMD).</w:t>
      </w:r>
    </w:p>
    <w:p w14:paraId="61D1AF33" w14:textId="77777777" w:rsidR="001818C0" w:rsidRPr="00B84387" w:rsidRDefault="001818C0" w:rsidP="001818C0">
      <w:r>
        <w:t xml:space="preserve">5) The surgeons connect to 5G system rather than wifi or other network since it provides fault-tolerant Ultrahigh reliability to perform uninterrupted surgery. </w:t>
      </w:r>
    </w:p>
    <w:p w14:paraId="443B14BD" w14:textId="080DBDD3" w:rsidR="001818C0" w:rsidRDefault="00537B47" w:rsidP="001818C0">
      <w:pPr>
        <w:pStyle w:val="3"/>
      </w:pPr>
      <w:bookmarkStart w:id="120" w:name="_Toc113265413"/>
      <w:r>
        <w:t>5.10</w:t>
      </w:r>
      <w:r w:rsidR="001818C0">
        <w:t>.3</w:t>
      </w:r>
      <w:r w:rsidR="001818C0">
        <w:tab/>
        <w:t>Service Flows</w:t>
      </w:r>
      <w:bookmarkEnd w:id="120"/>
    </w:p>
    <w:p w14:paraId="29976F01" w14:textId="77777777" w:rsidR="001818C0" w:rsidRDefault="001818C0" w:rsidP="001818C0">
      <w:r>
        <w:t>1) Dr. Alex and Dr, Bob are surgeons and senior surgeons of a renowned hospitals. Dr. Alex is on a     vacation with the family and Dr. Bob is attending a conference 300miles away from madraidspain.</w:t>
      </w:r>
    </w:p>
    <w:p w14:paraId="318A32C2" w14:textId="77777777" w:rsidR="001818C0" w:rsidRDefault="001818C0" w:rsidP="001818C0">
      <w:r>
        <w:t xml:space="preserve">2) A patient – David- is met with an accident and rushed to the emergency room of a local hospital. Patient has had a bad head injury in the accident and needs an urgent brain surgery to stop the blood clot. </w:t>
      </w:r>
    </w:p>
    <w:p w14:paraId="1DCA1B90" w14:textId="77777777" w:rsidR="001818C0" w:rsidRDefault="001818C0" w:rsidP="001818C0">
      <w:r>
        <w:t>3) The hospital reaches out to the surgeons – Dr. Alex and Dr. Bob- to perform the surgery.</w:t>
      </w:r>
    </w:p>
    <w:p w14:paraId="6D902A0B" w14:textId="77777777" w:rsidR="001818C0" w:rsidRDefault="001818C0" w:rsidP="001818C0">
      <w:r>
        <w:t>4) Dr. Alex and Dr. Bob wears metaverse HMD and tactile gloves and connect to the hospital surgery room virtually by connecting through 5G systems.</w:t>
      </w:r>
    </w:p>
    <w:p w14:paraId="4EA9D3D1" w14:textId="77777777" w:rsidR="001818C0" w:rsidRDefault="001818C0" w:rsidP="001818C0">
      <w:r>
        <w:t>5)  Dr.Alex and Dr. Bob authenticate themselves using a secure avatar through secure 5G systems.</w:t>
      </w:r>
    </w:p>
    <w:p w14:paraId="642FE173" w14:textId="77777777" w:rsidR="001818C0" w:rsidRDefault="001818C0" w:rsidP="001818C0">
      <w:r>
        <w:t xml:space="preserve">6) The patient – David- locally in the hospital is placed on the surgery bed equipped with advanced surgical robots by the local doctors and nurse. </w:t>
      </w:r>
    </w:p>
    <w:p w14:paraId="1BE8E188" w14:textId="77777777" w:rsidR="001818C0" w:rsidRDefault="001818C0" w:rsidP="001818C0">
      <w:r>
        <w:t>7) The vital information such as heart rate, BP reading, ECG etc., are virtually displayed to both the surgeons. The surgeons are able to view the surgery room and able to see each other using virtual avatar.</w:t>
      </w:r>
    </w:p>
    <w:p w14:paraId="5020CF55" w14:textId="77777777" w:rsidR="001818C0" w:rsidRDefault="001818C0" w:rsidP="001818C0">
      <w:r>
        <w:t>8) Dr. Alex and Dr. Bob start performing the surgery virtually with the assistance of the remote robots and local doctors and nurses at the hospital.</w:t>
      </w:r>
    </w:p>
    <w:p w14:paraId="15BEE12C" w14:textId="77777777" w:rsidR="001818C0" w:rsidRDefault="001818C0" w:rsidP="001818C0">
      <w:r>
        <w:lastRenderedPageBreak/>
        <w:t>9) The surgery successfully ended, which took place for three hours without an interruption in the 5G connections while serving the KPI values as per table-Y.</w:t>
      </w:r>
    </w:p>
    <w:p w14:paraId="56D12109" w14:textId="77777777" w:rsidR="001818C0" w:rsidRPr="00C83FCE" w:rsidRDefault="001818C0" w:rsidP="001818C0">
      <w:r>
        <w:t xml:space="preserve">10) After the surgery, the patient was shifted from the surgery bed to a Intensive Care Unit (ICU)  by the local doctors and nurses in the hospital. Dr. Alex and Dr. Bob went back to vacation and conference respectively. </w:t>
      </w:r>
    </w:p>
    <w:p w14:paraId="2FED3E1F" w14:textId="1EDA6E85" w:rsidR="001818C0" w:rsidRDefault="00537B47" w:rsidP="001818C0">
      <w:pPr>
        <w:pStyle w:val="3"/>
      </w:pPr>
      <w:bookmarkStart w:id="121" w:name="_Toc113265414"/>
      <w:r>
        <w:t>5.10</w:t>
      </w:r>
      <w:r w:rsidR="001818C0">
        <w:t>.4</w:t>
      </w:r>
      <w:r w:rsidR="001818C0">
        <w:tab/>
        <w:t>Post-conditions</w:t>
      </w:r>
      <w:bookmarkEnd w:id="121"/>
    </w:p>
    <w:p w14:paraId="3B74FBA9" w14:textId="77777777" w:rsidR="001818C0" w:rsidRDefault="001818C0" w:rsidP="001818C0">
      <w:r>
        <w:t>1) After the surgery, the doctors and surgeons stay connected virtually to read the vitals of the patients.</w:t>
      </w:r>
    </w:p>
    <w:p w14:paraId="11E7586A" w14:textId="77777777" w:rsidR="001818C0" w:rsidRDefault="001818C0" w:rsidP="001818C0">
      <w:r>
        <w:t>2) After patient has stabilized, Both the surgeons and local doctors virtually log out of the metaverse surgery room.</w:t>
      </w:r>
    </w:p>
    <w:p w14:paraId="7337A210" w14:textId="77777777" w:rsidR="001818C0" w:rsidRPr="00027859" w:rsidRDefault="001818C0" w:rsidP="001818C0">
      <w:r>
        <w:t>3)  5G releases dedicated communication resources (GBR QoS policy) from the devices used for surgery using 5GS.</w:t>
      </w:r>
    </w:p>
    <w:p w14:paraId="38512B8F" w14:textId="4A6CE77E" w:rsidR="001818C0" w:rsidRDefault="00537B47" w:rsidP="001818C0">
      <w:pPr>
        <w:pStyle w:val="3"/>
      </w:pPr>
      <w:bookmarkStart w:id="122" w:name="_Toc113265415"/>
      <w:r>
        <w:t>5.10</w:t>
      </w:r>
      <w:r w:rsidR="001818C0">
        <w:t>.5</w:t>
      </w:r>
      <w:r w:rsidR="001818C0">
        <w:tab/>
        <w:t>Existing feature partly or fully covering use case functionality</w:t>
      </w:r>
      <w:bookmarkEnd w:id="122"/>
    </w:p>
    <w:p w14:paraId="1D00EE95" w14:textId="75161322" w:rsidR="001818C0" w:rsidRDefault="001818C0" w:rsidP="001818C0">
      <w:r>
        <w:t>1) URLLC system design in clause 5.33 of 23.501 [</w:t>
      </w:r>
      <w:r w:rsidR="00A818FD">
        <w:t>39</w:t>
      </w:r>
      <w:r>
        <w:t>]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47CD979B" w14:textId="3417992D" w:rsidR="001818C0" w:rsidRDefault="001818C0" w:rsidP="001818C0">
      <w:r>
        <w:t>2) Redundant user plane paths based on multiple UEs per device has been proposed in Annex F of 23.501[</w:t>
      </w:r>
      <w:r w:rsidR="00A818FD">
        <w:t>39</w:t>
      </w:r>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w:t>
      </w:r>
    </w:p>
    <w:p w14:paraId="353DE81B" w14:textId="1A596910" w:rsidR="001818C0" w:rsidRDefault="001818C0" w:rsidP="001818C0">
      <w:r>
        <w:t>3)  As per Multimedia Priority Service (MPS), mentioned in clause 5.16.5 of TS 23.501[</w:t>
      </w:r>
      <w:r w:rsidR="00A818FD">
        <w:t>39</w:t>
      </w:r>
      <w:r>
        <w:t>], allows service users priority access to the system resources under congestion, creating the ability to deliver or complete session of a high priority nature. Service users are priority users such as government officials, authorized users etc., Currently there are no requirements to identify mission critical users and its priorities such as Emergency (under surgeries), Surgeon training, Scans and physician consultation.</w:t>
      </w:r>
    </w:p>
    <w:p w14:paraId="22FE22A3" w14:textId="00F892B1" w:rsidR="001818C0" w:rsidRDefault="001818C0" w:rsidP="001818C0">
      <w:r>
        <w:t>4) RRC controls the scheduling of user data in the uplink by associating each logical channel with a logical channel priority, a prioritised bit rate (PBR), and a buffer size duration (BSD), mentioned in clause 10.5 of TS 30.300 [</w:t>
      </w:r>
      <w:r w:rsidR="00A818FD">
        <w:t>40</w:t>
      </w:r>
      <w:r>
        <w:t>]. We can extend this to allocate logical channels for mission critical services such as metaverse for Critical-HealthCare services.</w:t>
      </w:r>
    </w:p>
    <w:p w14:paraId="0A837DFE" w14:textId="47137897" w:rsidR="001818C0" w:rsidRDefault="001818C0" w:rsidP="001818C0">
      <w:r>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Pr>
          <w:rFonts w:ascii="Calibri" w:hAnsi="Calibri" w:cs="Calibri"/>
        </w:rPr>
        <w:t>˚</w:t>
      </w:r>
      <w:r>
        <w:t xml:space="preserve"> streaming [</w:t>
      </w:r>
      <w:r w:rsidR="00A818FD">
        <w:t>41</w:t>
      </w:r>
      <w:r>
        <w:t>].</w:t>
      </w:r>
    </w:p>
    <w:p w14:paraId="71852448" w14:textId="3961AD5B" w:rsidR="001818C0" w:rsidRDefault="00537B47" w:rsidP="001818C0">
      <w:pPr>
        <w:pStyle w:val="3"/>
      </w:pPr>
      <w:bookmarkStart w:id="123" w:name="_Toc113265416"/>
      <w:r>
        <w:t>5.10</w:t>
      </w:r>
      <w:r w:rsidR="001818C0">
        <w:t>.6</w:t>
      </w:r>
      <w:r w:rsidR="001818C0">
        <w:tab/>
        <w:t>Potential New Requirements needed to support the use case</w:t>
      </w:r>
      <w:bookmarkEnd w:id="123"/>
    </w:p>
    <w:p w14:paraId="1BCDC20A" w14:textId="051A969E" w:rsidR="001818C0" w:rsidRDefault="001818C0" w:rsidP="001818C0">
      <w:r>
        <w:t>[</w:t>
      </w:r>
      <w:r w:rsidR="00537B47">
        <w:t>5.10</w:t>
      </w:r>
      <w:r>
        <w:t xml:space="preserve">.6-1] The 5G system shall provide fault tolerant </w:t>
      </w:r>
      <w:r w:rsidRPr="004D6DC1">
        <w:t>reliable</w:t>
      </w:r>
      <w:r>
        <w:t xml:space="preserve"> end to end support for critical HealthCare services .</w:t>
      </w:r>
    </w:p>
    <w:p w14:paraId="092707D5" w14:textId="79346F89" w:rsidR="001818C0" w:rsidRDefault="001818C0" w:rsidP="001818C0">
      <w:r>
        <w:t>[</w:t>
      </w:r>
      <w:r w:rsidR="00537B47">
        <w:t>5.10</w:t>
      </w:r>
      <w:r>
        <w:t>.6-2] The 5G system shall meet the following KPI table [</w:t>
      </w:r>
      <w:r w:rsidR="00A818FD">
        <w:t>29, 41, 42</w:t>
      </w:r>
      <w:r>
        <w:t>]:</w:t>
      </w:r>
    </w:p>
    <w:tbl>
      <w:tblPr>
        <w:tblStyle w:val="a7"/>
        <w:tblW w:w="0" w:type="auto"/>
        <w:tblLook w:val="04A0" w:firstRow="1" w:lastRow="0" w:firstColumn="1" w:lastColumn="0" w:noHBand="0" w:noVBand="1"/>
      </w:tblPr>
      <w:tblGrid>
        <w:gridCol w:w="1633"/>
        <w:gridCol w:w="1508"/>
        <w:gridCol w:w="1437"/>
        <w:gridCol w:w="1536"/>
        <w:gridCol w:w="1590"/>
        <w:gridCol w:w="1927"/>
      </w:tblGrid>
      <w:tr w:rsidR="001818C0" w14:paraId="1DF311CE" w14:textId="77777777" w:rsidTr="008D5067">
        <w:tc>
          <w:tcPr>
            <w:tcW w:w="1633" w:type="dxa"/>
            <w:shd w:val="clear" w:color="auto" w:fill="D9D9D9" w:themeFill="background1" w:themeFillShade="D9"/>
          </w:tcPr>
          <w:p w14:paraId="39641A0C" w14:textId="77777777" w:rsidR="001818C0" w:rsidRDefault="001818C0" w:rsidP="008D5067"/>
          <w:p w14:paraId="50480384" w14:textId="77777777" w:rsidR="001818C0" w:rsidRDefault="001818C0" w:rsidP="008D5067">
            <w:r>
              <w:t>Profile</w:t>
            </w:r>
          </w:p>
        </w:tc>
        <w:tc>
          <w:tcPr>
            <w:tcW w:w="1508" w:type="dxa"/>
            <w:shd w:val="clear" w:color="auto" w:fill="D9D9D9" w:themeFill="background1" w:themeFillShade="D9"/>
          </w:tcPr>
          <w:p w14:paraId="75BBD1E4" w14:textId="77777777" w:rsidR="001818C0" w:rsidRDefault="001818C0" w:rsidP="008D5067">
            <w:r>
              <w:t>Latency (msec)</w:t>
            </w:r>
          </w:p>
        </w:tc>
        <w:tc>
          <w:tcPr>
            <w:tcW w:w="1437" w:type="dxa"/>
            <w:shd w:val="clear" w:color="auto" w:fill="D9D9D9" w:themeFill="background1" w:themeFillShade="D9"/>
          </w:tcPr>
          <w:p w14:paraId="41700A18" w14:textId="77777777" w:rsidR="001818C0" w:rsidRDefault="001818C0" w:rsidP="008D5067">
            <w:r>
              <w:t>Max Allowable Jitter (msec)</w:t>
            </w:r>
          </w:p>
        </w:tc>
        <w:tc>
          <w:tcPr>
            <w:tcW w:w="1536" w:type="dxa"/>
            <w:shd w:val="clear" w:color="auto" w:fill="D9D9D9" w:themeFill="background1" w:themeFillShade="D9"/>
          </w:tcPr>
          <w:p w14:paraId="024014B6" w14:textId="77777777" w:rsidR="001818C0" w:rsidRDefault="001818C0" w:rsidP="008D5067">
            <w:r>
              <w:t>Average Data rate</w:t>
            </w:r>
          </w:p>
        </w:tc>
        <w:tc>
          <w:tcPr>
            <w:tcW w:w="1590" w:type="dxa"/>
            <w:shd w:val="clear" w:color="auto" w:fill="D9D9D9" w:themeFill="background1" w:themeFillShade="D9"/>
          </w:tcPr>
          <w:p w14:paraId="6F67435C" w14:textId="77777777" w:rsidR="001818C0" w:rsidRDefault="001818C0" w:rsidP="008D5067">
            <w:r>
              <w:t>Reliability</w:t>
            </w:r>
          </w:p>
        </w:tc>
        <w:tc>
          <w:tcPr>
            <w:tcW w:w="1927" w:type="dxa"/>
            <w:shd w:val="clear" w:color="auto" w:fill="D9D9D9" w:themeFill="background1" w:themeFillShade="D9"/>
          </w:tcPr>
          <w:p w14:paraId="679017EF" w14:textId="77777777" w:rsidR="001818C0" w:rsidRDefault="001818C0" w:rsidP="008D5067">
            <w:r>
              <w:t>UE speed</w:t>
            </w:r>
          </w:p>
        </w:tc>
      </w:tr>
      <w:tr w:rsidR="001818C0" w14:paraId="25F0DBEB" w14:textId="77777777" w:rsidTr="008D5067">
        <w:tc>
          <w:tcPr>
            <w:tcW w:w="1633" w:type="dxa"/>
          </w:tcPr>
          <w:p w14:paraId="01C1E8C6" w14:textId="77777777" w:rsidR="001818C0" w:rsidRDefault="001818C0" w:rsidP="00A516BE">
            <w:pPr>
              <w:jc w:val="center"/>
            </w:pPr>
            <w:r>
              <w:t xml:space="preserve">Immersive Interactive Mobile medical </w:t>
            </w:r>
            <w:r>
              <w:lastRenderedPageBreak/>
              <w:t>services over NPNs</w:t>
            </w:r>
          </w:p>
        </w:tc>
        <w:tc>
          <w:tcPr>
            <w:tcW w:w="1508" w:type="dxa"/>
          </w:tcPr>
          <w:p w14:paraId="070B9E45" w14:textId="77777777" w:rsidR="001818C0" w:rsidRDefault="001818C0" w:rsidP="008D5067">
            <w:pPr>
              <w:jc w:val="center"/>
            </w:pPr>
            <w:r>
              <w:lastRenderedPageBreak/>
              <w:t>10msec -100msec</w:t>
            </w:r>
          </w:p>
        </w:tc>
        <w:tc>
          <w:tcPr>
            <w:tcW w:w="1437" w:type="dxa"/>
          </w:tcPr>
          <w:p w14:paraId="63C3623B" w14:textId="77777777" w:rsidR="001818C0" w:rsidRDefault="001818C0" w:rsidP="008D5067">
            <w:pPr>
              <w:jc w:val="center"/>
            </w:pPr>
            <w:r>
              <w:t>&lt; 2msec for tactile sensors</w:t>
            </w:r>
          </w:p>
          <w:p w14:paraId="599C65DD" w14:textId="77777777" w:rsidR="001818C0" w:rsidRDefault="001818C0" w:rsidP="008D5067">
            <w:pPr>
              <w:jc w:val="center"/>
            </w:pPr>
            <w:r>
              <w:lastRenderedPageBreak/>
              <w:t>&lt;50mssec for audio and video</w:t>
            </w:r>
          </w:p>
        </w:tc>
        <w:tc>
          <w:tcPr>
            <w:tcW w:w="1536" w:type="dxa"/>
          </w:tcPr>
          <w:p w14:paraId="5FFCA42D" w14:textId="77777777" w:rsidR="001818C0" w:rsidRDefault="001818C0" w:rsidP="008D5067">
            <w:pPr>
              <w:jc w:val="center"/>
            </w:pPr>
            <w:r>
              <w:lastRenderedPageBreak/>
              <w:t>1 - 100Mbps</w:t>
            </w:r>
          </w:p>
        </w:tc>
        <w:tc>
          <w:tcPr>
            <w:tcW w:w="1590" w:type="dxa"/>
          </w:tcPr>
          <w:p w14:paraId="7A334AD4" w14:textId="77777777" w:rsidR="001818C0" w:rsidRDefault="001818C0" w:rsidP="008D5067">
            <w:pPr>
              <w:jc w:val="center"/>
            </w:pPr>
            <w:r>
              <w:t>99.9999% with fault tolerance.</w:t>
            </w:r>
          </w:p>
        </w:tc>
        <w:tc>
          <w:tcPr>
            <w:tcW w:w="1927" w:type="dxa"/>
          </w:tcPr>
          <w:p w14:paraId="1CCAAA38" w14:textId="77777777" w:rsidR="001818C0" w:rsidRDefault="001818C0" w:rsidP="008D5067">
            <w:pPr>
              <w:jc w:val="center"/>
            </w:pPr>
            <w:r>
              <w:t>Pedestrian/Stationary</w:t>
            </w:r>
          </w:p>
        </w:tc>
      </w:tr>
    </w:tbl>
    <w:p w14:paraId="24319B58" w14:textId="275A9A38" w:rsidR="001818C0" w:rsidRDefault="001818C0" w:rsidP="001818C0">
      <w:pPr>
        <w:pStyle w:val="TF"/>
      </w:pPr>
      <w:r>
        <w:t>Table</w:t>
      </w:r>
      <w:r w:rsidRPr="004D481C">
        <w:t>-</w:t>
      </w:r>
      <w:r w:rsidR="00537B47">
        <w:t>5.10</w:t>
      </w:r>
      <w:r w:rsidRPr="004D481C">
        <w:t>.</w:t>
      </w:r>
      <w:r>
        <w:t>6</w:t>
      </w:r>
      <w:r w:rsidRPr="004D481C">
        <w:t>-</w:t>
      </w:r>
      <w:r>
        <w:t>1</w:t>
      </w:r>
      <w:r w:rsidRPr="004D481C">
        <w:t xml:space="preserve">: </w:t>
      </w:r>
      <w:r>
        <w:t>Key Performance Indicator (KPI) for Metaverse HealthCare</w:t>
      </w:r>
    </w:p>
    <w:p w14:paraId="13AD4A25" w14:textId="77777777" w:rsidR="00537B47" w:rsidRDefault="001818C0" w:rsidP="00537B47">
      <w:pPr>
        <w:pStyle w:val="EditorsNote"/>
      </w:pPr>
      <w:r>
        <w:t>Editor's Note: The KPIs in the table above are FFS.</w:t>
      </w:r>
    </w:p>
    <w:p w14:paraId="1AFD022C" w14:textId="53C3A567" w:rsidR="00785A5D" w:rsidRDefault="00785A5D" w:rsidP="001818C0">
      <w:pPr>
        <w:pStyle w:val="2"/>
      </w:pPr>
      <w:bookmarkStart w:id="124" w:name="_Toc113265417"/>
      <w:r>
        <w:t>5.A</w:t>
      </w:r>
      <w:r>
        <w:tab/>
        <w:t>Use case of A</w:t>
      </w:r>
      <w:bookmarkEnd w:id="124"/>
    </w:p>
    <w:p w14:paraId="31CD6EB5" w14:textId="6013D76E" w:rsidR="00785A5D" w:rsidRDefault="00785A5D" w:rsidP="00785A5D">
      <w:pPr>
        <w:pStyle w:val="3"/>
      </w:pPr>
      <w:bookmarkStart w:id="125" w:name="_Toc113265418"/>
      <w:r>
        <w:t>5.A.1</w:t>
      </w:r>
      <w:r>
        <w:tab/>
        <w:t>Description</w:t>
      </w:r>
      <w:bookmarkEnd w:id="125"/>
    </w:p>
    <w:p w14:paraId="743C906B" w14:textId="079D160F" w:rsidR="00785A5D" w:rsidRDefault="00785A5D" w:rsidP="00785A5D">
      <w:pPr>
        <w:pStyle w:val="3"/>
      </w:pPr>
      <w:bookmarkStart w:id="126" w:name="_Toc113265419"/>
      <w:r>
        <w:t>5.A.2</w:t>
      </w:r>
      <w:r>
        <w:tab/>
        <w:t>Pre-conditions</w:t>
      </w:r>
      <w:bookmarkEnd w:id="126"/>
    </w:p>
    <w:p w14:paraId="3063EFA7" w14:textId="710F450A" w:rsidR="00785A5D" w:rsidRDefault="00785A5D" w:rsidP="00785A5D">
      <w:pPr>
        <w:pStyle w:val="3"/>
      </w:pPr>
      <w:bookmarkStart w:id="127" w:name="_Toc113265420"/>
      <w:r>
        <w:t>5.A.3</w:t>
      </w:r>
      <w:r>
        <w:tab/>
        <w:t>Service Flows</w:t>
      </w:r>
      <w:bookmarkEnd w:id="127"/>
    </w:p>
    <w:p w14:paraId="71D878C8" w14:textId="519DBE50" w:rsidR="00785A5D" w:rsidRDefault="00785A5D" w:rsidP="00785A5D">
      <w:pPr>
        <w:pStyle w:val="3"/>
      </w:pPr>
      <w:bookmarkStart w:id="128" w:name="_Toc113265421"/>
      <w:r>
        <w:t>5.A.4</w:t>
      </w:r>
      <w:r>
        <w:tab/>
        <w:t>Post-conditions</w:t>
      </w:r>
      <w:bookmarkEnd w:id="128"/>
    </w:p>
    <w:p w14:paraId="2B9ADE67" w14:textId="1E33FE86" w:rsidR="00785A5D" w:rsidRDefault="00785A5D" w:rsidP="00785A5D">
      <w:pPr>
        <w:pStyle w:val="3"/>
      </w:pPr>
      <w:bookmarkStart w:id="129" w:name="_Toc113265422"/>
      <w:r>
        <w:t>5.A.5</w:t>
      </w:r>
      <w:r>
        <w:tab/>
        <w:t>Existing feature partly or fully covering use case functionality</w:t>
      </w:r>
      <w:bookmarkEnd w:id="129"/>
    </w:p>
    <w:p w14:paraId="4BB821DC" w14:textId="7630E39D" w:rsidR="00785A5D" w:rsidRPr="00785A5D" w:rsidRDefault="00785A5D" w:rsidP="00785A5D">
      <w:pPr>
        <w:pStyle w:val="3"/>
      </w:pPr>
      <w:bookmarkStart w:id="130" w:name="_Toc113265423"/>
      <w:r>
        <w:t>5.A.6</w:t>
      </w:r>
      <w:r>
        <w:tab/>
        <w:t>Potential New Requirements needed to support the use case</w:t>
      </w:r>
      <w:bookmarkEnd w:id="130"/>
    </w:p>
    <w:p w14:paraId="2A961B82" w14:textId="6870DACE" w:rsidR="00DD7CD4" w:rsidRDefault="00DD7CD4" w:rsidP="00785A5D">
      <w:pPr>
        <w:pStyle w:val="1"/>
      </w:pPr>
      <w:bookmarkStart w:id="131" w:name="_Toc113265424"/>
      <w:r>
        <w:t>6</w:t>
      </w:r>
      <w:r>
        <w:tab/>
        <w:t>Relation to other standards activities</w:t>
      </w:r>
      <w:bookmarkEnd w:id="131"/>
    </w:p>
    <w:p w14:paraId="4C870A12" w14:textId="280C489D" w:rsidR="00DD7CD4" w:rsidRPr="00DD7CD4" w:rsidRDefault="00DD7CD4" w:rsidP="00BA5D25">
      <w:pPr>
        <w:pStyle w:val="EditorsNote"/>
      </w:pPr>
      <w:r>
        <w:t xml:space="preserve">Editor's Note: </w:t>
      </w:r>
      <w:r w:rsidR="00BA5D25">
        <w:t>This clause may capture relations to other standards activities, especially other studies and work items pursued in SA1.</w:t>
      </w:r>
    </w:p>
    <w:p w14:paraId="5A8A25E0" w14:textId="7EF3CAC5" w:rsidR="00785A5D" w:rsidRDefault="00DD7CD4" w:rsidP="00785A5D">
      <w:pPr>
        <w:pStyle w:val="1"/>
      </w:pPr>
      <w:bookmarkStart w:id="132" w:name="_Toc113265425"/>
      <w:r>
        <w:t>7</w:t>
      </w:r>
      <w:r w:rsidR="00785A5D">
        <w:tab/>
        <w:t>Considerations</w:t>
      </w:r>
      <w:bookmarkEnd w:id="132"/>
    </w:p>
    <w:p w14:paraId="4AE06472" w14:textId="7DA6A814" w:rsidR="00785A5D" w:rsidRPr="00785A5D" w:rsidRDefault="00DD7CD4" w:rsidP="00DD7CD4">
      <w:pPr>
        <w:pStyle w:val="EditorsNote"/>
      </w:pPr>
      <w:r>
        <w:t>Editor's Note: This clause may capture other considerations, such as privacy, charging, public safety and security requirements.</w:t>
      </w:r>
    </w:p>
    <w:p w14:paraId="63E536AB" w14:textId="6227D176" w:rsidR="00785A5D" w:rsidRDefault="00DD7CD4" w:rsidP="00785A5D">
      <w:pPr>
        <w:pStyle w:val="1"/>
      </w:pPr>
      <w:bookmarkStart w:id="133" w:name="_Toc113265426"/>
      <w:r>
        <w:t>8</w:t>
      </w:r>
      <w:r w:rsidR="00785A5D">
        <w:tab/>
        <w:t>Consolidated potential requirements and KPIs</w:t>
      </w:r>
      <w:bookmarkEnd w:id="133"/>
    </w:p>
    <w:p w14:paraId="0FE31FAA" w14:textId="5D2D4BF1" w:rsidR="00785A5D" w:rsidRDefault="00DD7CD4" w:rsidP="00785A5D">
      <w:pPr>
        <w:pStyle w:val="2"/>
      </w:pPr>
      <w:bookmarkStart w:id="134" w:name="_Toc113265427"/>
      <w:r>
        <w:t>8</w:t>
      </w:r>
      <w:r w:rsidR="00785A5D">
        <w:t>.1</w:t>
      </w:r>
      <w:r w:rsidR="00785A5D">
        <w:tab/>
        <w:t>Consolidated potential requirements</w:t>
      </w:r>
      <w:bookmarkEnd w:id="134"/>
    </w:p>
    <w:p w14:paraId="08F2BE62" w14:textId="10AE26B8" w:rsidR="00785A5D" w:rsidRPr="00785A5D" w:rsidRDefault="00DD7CD4" w:rsidP="00785A5D">
      <w:pPr>
        <w:pStyle w:val="2"/>
      </w:pPr>
      <w:bookmarkStart w:id="135" w:name="_Toc113265428"/>
      <w:r>
        <w:t>8</w:t>
      </w:r>
      <w:r w:rsidR="00785A5D">
        <w:t>.2</w:t>
      </w:r>
      <w:r w:rsidR="00785A5D">
        <w:tab/>
        <w:t>Consolidated potential KPIs</w:t>
      </w:r>
      <w:bookmarkEnd w:id="135"/>
    </w:p>
    <w:p w14:paraId="6765B678" w14:textId="4D8F1811" w:rsidR="00785A5D" w:rsidRPr="00785A5D" w:rsidRDefault="00DD7CD4" w:rsidP="00785A5D">
      <w:pPr>
        <w:pStyle w:val="1"/>
      </w:pPr>
      <w:bookmarkStart w:id="136" w:name="_Toc113265429"/>
      <w:r>
        <w:t>9</w:t>
      </w:r>
      <w:r w:rsidR="00785A5D">
        <w:tab/>
        <w:t>Conclusion and recommendations</w:t>
      </w:r>
      <w:bookmarkEnd w:id="136"/>
    </w:p>
    <w:p w14:paraId="57F18608" w14:textId="77777777" w:rsidR="000E13D1" w:rsidRPr="000E13D1" w:rsidRDefault="000E13D1" w:rsidP="000E13D1"/>
    <w:p w14:paraId="30F8278B" w14:textId="0C5DB26C" w:rsidR="00080512" w:rsidRPr="004D3578" w:rsidRDefault="00080512">
      <w:pPr>
        <w:pStyle w:val="a4"/>
      </w:pPr>
    </w:p>
    <w:p w14:paraId="328A3262" w14:textId="294E1F06" w:rsidR="00080512" w:rsidRDefault="007429F6" w:rsidP="00785A5D">
      <w:pPr>
        <w:pStyle w:val="1"/>
        <w:ind w:left="0" w:firstLine="0"/>
      </w:pPr>
      <w:bookmarkStart w:id="137" w:name="startOfAnnexes"/>
      <w:bookmarkEnd w:id="137"/>
      <w:r>
        <w:br w:type="page"/>
      </w:r>
      <w:bookmarkStart w:id="138" w:name="_Toc113265430"/>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138"/>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42">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45">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Default="001F5FDF" w:rsidP="001F5FDF">
      <w:r>
        <w:lastRenderedPageBreak/>
        <w:t>References</w:t>
      </w:r>
    </w:p>
    <w:p w14:paraId="79DCDA09" w14:textId="77777777" w:rsidR="001F5FDF" w:rsidRDefault="001F5FDF" w:rsidP="001F5FDF">
      <w:pPr>
        <w:rPr>
          <w:lang w:val="en-US"/>
        </w:rPr>
      </w:pPr>
      <w:r>
        <w:rPr>
          <w:lang w:val="en-US"/>
        </w:rPr>
        <w:t xml:space="preserve">[Wikipedia-Avatar] </w:t>
      </w:r>
      <w:hyperlink r:id="rId47" w:history="1">
        <w:r w:rsidRPr="00ED516D">
          <w:rPr>
            <w:rStyle w:val="a8"/>
            <w:lang w:val="en-U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73C2F7E0" w:rsidR="001F5FDF" w:rsidRPr="001F5FDF" w:rsidRDefault="001F5FDF" w:rsidP="001F5FDF">
      <w:pPr>
        <w:rPr>
          <w:lang w:val="de-DE"/>
        </w:rPr>
      </w:pPr>
      <w:r w:rsidRPr="00503A8B">
        <w:rPr>
          <w:lang w:val="de-DE"/>
        </w:rPr>
        <w:t>[Linden Lab] https://secondlife.com/</w:t>
      </w:r>
    </w:p>
    <w:p w14:paraId="71B081D9" w14:textId="31B33DB1" w:rsidR="006B30D0" w:rsidRPr="001F5FDF" w:rsidRDefault="006B30D0">
      <w:pPr>
        <w:rPr>
          <w:lang w:val="de-DE"/>
        </w:rPr>
      </w:pPr>
    </w:p>
    <w:p w14:paraId="1B726482" w14:textId="64FD1974" w:rsidR="002675F0" w:rsidRPr="004D3578" w:rsidRDefault="002675F0" w:rsidP="002675F0">
      <w:pPr>
        <w:pStyle w:val="8"/>
      </w:pPr>
      <w:r w:rsidRPr="00A70775">
        <w:rPr>
          <w:lang w:val="en-US"/>
        </w:rPr>
        <w:br w:type="page"/>
      </w:r>
      <w:bookmarkStart w:id="139" w:name="_Toc113265431"/>
      <w:r w:rsidRPr="004D3578">
        <w:lastRenderedPageBreak/>
        <w:t>Annex &lt;</w:t>
      </w:r>
      <w:r w:rsidR="00785A5D">
        <w:t>Y</w:t>
      </w:r>
      <w:r w:rsidRPr="004D3578">
        <w:t>&gt;</w:t>
      </w:r>
      <w:r>
        <w:t xml:space="preserve"> (informative)</w:t>
      </w:r>
      <w:r w:rsidRPr="004D3578">
        <w:t>:</w:t>
      </w:r>
      <w:r w:rsidRPr="004D3578">
        <w:br/>
      </w:r>
      <w:r>
        <w:t>Bibliography</w:t>
      </w:r>
      <w:bookmarkEnd w:id="139"/>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8"/>
      </w:pPr>
      <w:r w:rsidRPr="004D3578">
        <w:br w:type="page"/>
      </w:r>
      <w:bookmarkStart w:id="140" w:name="_Toc113265432"/>
      <w:r w:rsidRPr="004D3578">
        <w:lastRenderedPageBreak/>
        <w:t>Annex &lt;</w:t>
      </w:r>
      <w:r w:rsidR="00785A5D">
        <w:t>Z</w:t>
      </w:r>
      <w:r w:rsidRPr="004D3578">
        <w:t>&gt; (informative):</w:t>
      </w:r>
      <w:r w:rsidRPr="004D3578">
        <w:br/>
        <w:t>Change history</w:t>
      </w:r>
      <w:bookmarkStart w:id="141" w:name="historyclause"/>
      <w:bookmarkEnd w:id="140"/>
      <w:bookmarkEnd w:id="1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72961C69" w14:textId="3C7644B6" w:rsidR="001F5FDF" w:rsidRDefault="001F5FDF" w:rsidP="00785A5D">
            <w:pPr>
              <w:pStyle w:val="TAC"/>
              <w:jc w:val="left"/>
              <w:rPr>
                <w:sz w:val="16"/>
                <w:szCs w:val="16"/>
              </w:rPr>
            </w:pPr>
            <w:r>
              <w:rPr>
                <w:sz w:val="16"/>
                <w:szCs w:val="16"/>
              </w:rPr>
              <w:t>S1-221265</w:t>
            </w:r>
          </w:p>
          <w:p w14:paraId="26FD91A6" w14:textId="6360F8F8" w:rsidR="001F5FDF" w:rsidRDefault="001F5FDF" w:rsidP="00785A5D">
            <w:pPr>
              <w:pStyle w:val="TAC"/>
              <w:jc w:val="left"/>
              <w:rPr>
                <w:sz w:val="16"/>
                <w:szCs w:val="16"/>
              </w:rPr>
            </w:pPr>
            <w:r>
              <w:rPr>
                <w:sz w:val="16"/>
                <w:szCs w:val="16"/>
              </w:rPr>
              <w:t>S1-221266</w:t>
            </w:r>
          </w:p>
          <w:p w14:paraId="5FE9474D" w14:textId="77777777" w:rsidR="00555AA9" w:rsidRDefault="00555AA9" w:rsidP="00555AA9">
            <w:pPr>
              <w:pStyle w:val="TAC"/>
              <w:jc w:val="left"/>
              <w:rPr>
                <w:sz w:val="16"/>
                <w:szCs w:val="16"/>
              </w:rPr>
            </w:pPr>
            <w:r>
              <w:rPr>
                <w:sz w:val="16"/>
                <w:szCs w:val="16"/>
              </w:rPr>
              <w:t>S1-221267</w:t>
            </w:r>
          </w:p>
          <w:p w14:paraId="0FA817C5" w14:textId="0C761213" w:rsidR="00555AA9" w:rsidRDefault="00555AA9" w:rsidP="00785A5D">
            <w:pPr>
              <w:pStyle w:val="TAC"/>
              <w:jc w:val="left"/>
              <w:rPr>
                <w:sz w:val="16"/>
                <w:szCs w:val="16"/>
              </w:rPr>
            </w:pPr>
            <w:r>
              <w:rPr>
                <w:sz w:val="16"/>
                <w:szCs w:val="16"/>
              </w:rPr>
              <w:t>S1-221268</w:t>
            </w:r>
          </w:p>
          <w:p w14:paraId="6151B4E9" w14:textId="189E2CA5" w:rsidR="001F5FDF" w:rsidRDefault="002117AD" w:rsidP="00785A5D">
            <w:pPr>
              <w:pStyle w:val="TAC"/>
              <w:jc w:val="left"/>
              <w:rPr>
                <w:sz w:val="16"/>
                <w:szCs w:val="16"/>
              </w:rPr>
            </w:pPr>
            <w:r>
              <w:rPr>
                <w:sz w:val="16"/>
                <w:szCs w:val="16"/>
              </w:rPr>
              <w:t>S1-221269</w:t>
            </w: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1DFE0A89" w:rsidR="001F5FDF" w:rsidRDefault="001F5FDF" w:rsidP="00C72833">
            <w:pPr>
              <w:pStyle w:val="TAL"/>
              <w:rPr>
                <w:sz w:val="16"/>
                <w:szCs w:val="16"/>
              </w:rPr>
            </w:pPr>
            <w:r>
              <w:rPr>
                <w:sz w:val="16"/>
                <w:szCs w:val="16"/>
              </w:rPr>
              <w:t>Output of approved pCRs from SA1 #98e.</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c>
          <w:tcPr>
            <w:tcW w:w="800" w:type="dxa"/>
            <w:shd w:val="solid" w:color="FFFFFF" w:fill="auto"/>
          </w:tcPr>
          <w:p w14:paraId="32FFC065" w14:textId="52BC8B5C" w:rsidR="00691524" w:rsidRDefault="00691524" w:rsidP="00785A5D">
            <w:pPr>
              <w:pStyle w:val="TAC"/>
              <w:jc w:val="left"/>
              <w:rPr>
                <w:sz w:val="16"/>
                <w:szCs w:val="16"/>
              </w:rPr>
            </w:pPr>
            <w:r>
              <w:rPr>
                <w:sz w:val="16"/>
                <w:szCs w:val="16"/>
              </w:rPr>
              <w:t>9.2022</w:t>
            </w:r>
          </w:p>
        </w:tc>
        <w:tc>
          <w:tcPr>
            <w:tcW w:w="800" w:type="dxa"/>
            <w:shd w:val="solid" w:color="FFFFFF" w:fill="auto"/>
          </w:tcPr>
          <w:p w14:paraId="1884A801" w14:textId="74C42D37" w:rsidR="00691524" w:rsidRDefault="00691524" w:rsidP="00C72833">
            <w:pPr>
              <w:pStyle w:val="TAC"/>
              <w:rPr>
                <w:sz w:val="16"/>
                <w:szCs w:val="16"/>
              </w:rPr>
            </w:pPr>
            <w:r>
              <w:rPr>
                <w:sz w:val="16"/>
                <w:szCs w:val="16"/>
              </w:rPr>
              <w:t>SA1#99e</w:t>
            </w:r>
          </w:p>
        </w:tc>
        <w:tc>
          <w:tcPr>
            <w:tcW w:w="1094" w:type="dxa"/>
            <w:shd w:val="solid" w:color="FFFFFF" w:fill="auto"/>
          </w:tcPr>
          <w:p w14:paraId="7B12F72A" w14:textId="44016F4D" w:rsidR="00004314" w:rsidRDefault="00004314" w:rsidP="00785A5D">
            <w:pPr>
              <w:pStyle w:val="TAC"/>
              <w:jc w:val="left"/>
              <w:rPr>
                <w:sz w:val="16"/>
                <w:szCs w:val="16"/>
              </w:rPr>
            </w:pPr>
            <w:r>
              <w:rPr>
                <w:sz w:val="16"/>
                <w:szCs w:val="16"/>
              </w:rPr>
              <w:t>S1-222032</w:t>
            </w:r>
          </w:p>
          <w:p w14:paraId="7A31FA9A" w14:textId="5FB9EF02" w:rsidR="00055791" w:rsidRDefault="00055791" w:rsidP="00785A5D">
            <w:pPr>
              <w:pStyle w:val="TAC"/>
              <w:jc w:val="left"/>
              <w:rPr>
                <w:sz w:val="16"/>
                <w:szCs w:val="16"/>
              </w:rPr>
            </w:pPr>
            <w:r>
              <w:rPr>
                <w:sz w:val="16"/>
                <w:szCs w:val="16"/>
              </w:rPr>
              <w:t>S1-222381</w:t>
            </w:r>
          </w:p>
          <w:p w14:paraId="31457B25" w14:textId="77777777" w:rsidR="00055791" w:rsidRDefault="00055791" w:rsidP="00785A5D">
            <w:pPr>
              <w:pStyle w:val="TAC"/>
              <w:jc w:val="left"/>
              <w:rPr>
                <w:sz w:val="16"/>
                <w:szCs w:val="16"/>
              </w:rPr>
            </w:pPr>
            <w:r>
              <w:rPr>
                <w:sz w:val="16"/>
                <w:szCs w:val="16"/>
              </w:rPr>
              <w:t>S1-222382</w:t>
            </w:r>
          </w:p>
          <w:p w14:paraId="7D55A96A" w14:textId="77777777" w:rsidR="00055791" w:rsidRDefault="00055791" w:rsidP="00785A5D">
            <w:pPr>
              <w:pStyle w:val="TAC"/>
              <w:jc w:val="left"/>
              <w:rPr>
                <w:sz w:val="16"/>
                <w:szCs w:val="16"/>
              </w:rPr>
            </w:pPr>
            <w:r>
              <w:rPr>
                <w:sz w:val="16"/>
                <w:szCs w:val="16"/>
              </w:rPr>
              <w:t>S1-222383</w:t>
            </w:r>
          </w:p>
          <w:p w14:paraId="3741C0EE" w14:textId="77777777" w:rsidR="00055791" w:rsidRDefault="00055791" w:rsidP="00785A5D">
            <w:pPr>
              <w:pStyle w:val="TAC"/>
              <w:jc w:val="left"/>
              <w:rPr>
                <w:sz w:val="16"/>
                <w:szCs w:val="16"/>
              </w:rPr>
            </w:pPr>
            <w:r>
              <w:rPr>
                <w:sz w:val="16"/>
                <w:szCs w:val="16"/>
              </w:rPr>
              <w:t>S1-222384</w:t>
            </w:r>
          </w:p>
          <w:p w14:paraId="56AF9541" w14:textId="77777777" w:rsidR="00055791" w:rsidRDefault="00055791" w:rsidP="00785A5D">
            <w:pPr>
              <w:pStyle w:val="TAC"/>
              <w:jc w:val="left"/>
              <w:rPr>
                <w:sz w:val="16"/>
                <w:szCs w:val="16"/>
              </w:rPr>
            </w:pPr>
            <w:r>
              <w:rPr>
                <w:sz w:val="16"/>
                <w:szCs w:val="16"/>
              </w:rPr>
              <w:t>S1-222385</w:t>
            </w:r>
          </w:p>
          <w:p w14:paraId="0882B634" w14:textId="77777777" w:rsidR="00055791" w:rsidRDefault="00055791" w:rsidP="00785A5D">
            <w:pPr>
              <w:pStyle w:val="TAC"/>
              <w:jc w:val="left"/>
              <w:rPr>
                <w:sz w:val="16"/>
                <w:szCs w:val="16"/>
              </w:rPr>
            </w:pPr>
            <w:r w:rsidRPr="00055791">
              <w:rPr>
                <w:sz w:val="16"/>
                <w:szCs w:val="16"/>
              </w:rPr>
              <w:t>S1-222386</w:t>
            </w:r>
          </w:p>
          <w:p w14:paraId="185EF9AA" w14:textId="77777777" w:rsidR="00055791" w:rsidRDefault="00055791" w:rsidP="00785A5D">
            <w:pPr>
              <w:pStyle w:val="TAC"/>
              <w:jc w:val="left"/>
              <w:rPr>
                <w:sz w:val="16"/>
                <w:szCs w:val="16"/>
              </w:rPr>
            </w:pPr>
            <w:r w:rsidRPr="00055791">
              <w:rPr>
                <w:sz w:val="16"/>
                <w:szCs w:val="16"/>
              </w:rPr>
              <w:t>S1-222387</w:t>
            </w:r>
          </w:p>
          <w:p w14:paraId="141215BA" w14:textId="77777777" w:rsidR="00055791" w:rsidRDefault="00055791" w:rsidP="00785A5D">
            <w:pPr>
              <w:pStyle w:val="TAC"/>
              <w:jc w:val="left"/>
              <w:rPr>
                <w:sz w:val="16"/>
                <w:szCs w:val="16"/>
              </w:rPr>
            </w:pPr>
            <w:r w:rsidRPr="00055791">
              <w:rPr>
                <w:sz w:val="16"/>
                <w:szCs w:val="16"/>
              </w:rPr>
              <w:t>S1-22238</w:t>
            </w:r>
            <w:r>
              <w:rPr>
                <w:sz w:val="16"/>
                <w:szCs w:val="16"/>
              </w:rPr>
              <w:t>8</w:t>
            </w:r>
          </w:p>
          <w:p w14:paraId="3A629E4B" w14:textId="77777777" w:rsidR="00055791" w:rsidRDefault="00055791" w:rsidP="00785A5D">
            <w:pPr>
              <w:pStyle w:val="TAC"/>
              <w:jc w:val="left"/>
              <w:rPr>
                <w:sz w:val="16"/>
                <w:szCs w:val="16"/>
              </w:rPr>
            </w:pPr>
            <w:r w:rsidRPr="00055791">
              <w:rPr>
                <w:sz w:val="16"/>
                <w:szCs w:val="16"/>
              </w:rPr>
              <w:t>S1-222389</w:t>
            </w:r>
          </w:p>
          <w:p w14:paraId="12888219" w14:textId="77777777" w:rsidR="00055791" w:rsidRDefault="00055791" w:rsidP="00785A5D">
            <w:pPr>
              <w:pStyle w:val="TAC"/>
              <w:jc w:val="left"/>
              <w:rPr>
                <w:sz w:val="16"/>
                <w:szCs w:val="16"/>
              </w:rPr>
            </w:pPr>
            <w:r w:rsidRPr="00055791">
              <w:rPr>
                <w:sz w:val="16"/>
                <w:szCs w:val="16"/>
              </w:rPr>
              <w:t>S1-222390</w:t>
            </w:r>
          </w:p>
          <w:p w14:paraId="342DE284" w14:textId="3DF24FF0" w:rsidR="00055791" w:rsidRDefault="00055791" w:rsidP="00785A5D">
            <w:pPr>
              <w:pStyle w:val="TAC"/>
              <w:jc w:val="left"/>
              <w:rPr>
                <w:sz w:val="16"/>
                <w:szCs w:val="16"/>
              </w:rPr>
            </w:pPr>
            <w:r w:rsidRPr="00055791">
              <w:rPr>
                <w:sz w:val="16"/>
                <w:szCs w:val="16"/>
              </w:rPr>
              <w:t>S1-222391</w:t>
            </w:r>
          </w:p>
        </w:tc>
        <w:tc>
          <w:tcPr>
            <w:tcW w:w="425" w:type="dxa"/>
            <w:shd w:val="solid" w:color="FFFFFF" w:fill="auto"/>
          </w:tcPr>
          <w:p w14:paraId="5F57A59D" w14:textId="08DBE249" w:rsidR="00691524" w:rsidRDefault="00691524" w:rsidP="00785A5D">
            <w:pPr>
              <w:pStyle w:val="TAL"/>
              <w:jc w:val="center"/>
              <w:rPr>
                <w:sz w:val="16"/>
                <w:szCs w:val="16"/>
              </w:rPr>
            </w:pPr>
            <w:r>
              <w:rPr>
                <w:sz w:val="16"/>
                <w:szCs w:val="16"/>
              </w:rPr>
              <w:t>-</w:t>
            </w:r>
          </w:p>
        </w:tc>
        <w:tc>
          <w:tcPr>
            <w:tcW w:w="425" w:type="dxa"/>
            <w:shd w:val="solid" w:color="FFFFFF" w:fill="auto"/>
          </w:tcPr>
          <w:p w14:paraId="407952B3" w14:textId="78ACAD5B" w:rsidR="00691524" w:rsidRDefault="00691524" w:rsidP="00785A5D">
            <w:pPr>
              <w:pStyle w:val="TAR"/>
              <w:jc w:val="center"/>
              <w:rPr>
                <w:sz w:val="16"/>
                <w:szCs w:val="16"/>
              </w:rPr>
            </w:pPr>
            <w:r>
              <w:rPr>
                <w:sz w:val="16"/>
                <w:szCs w:val="16"/>
              </w:rPr>
              <w:t>-</w:t>
            </w:r>
          </w:p>
        </w:tc>
        <w:tc>
          <w:tcPr>
            <w:tcW w:w="425" w:type="dxa"/>
            <w:shd w:val="solid" w:color="FFFFFF" w:fill="auto"/>
          </w:tcPr>
          <w:p w14:paraId="09666EA1" w14:textId="5CEBEEF3" w:rsidR="00691524" w:rsidRDefault="00691524" w:rsidP="00785A5D">
            <w:pPr>
              <w:pStyle w:val="TAC"/>
              <w:rPr>
                <w:sz w:val="16"/>
                <w:szCs w:val="16"/>
              </w:rPr>
            </w:pPr>
            <w:r>
              <w:rPr>
                <w:sz w:val="16"/>
                <w:szCs w:val="16"/>
              </w:rPr>
              <w:t>-</w:t>
            </w:r>
          </w:p>
        </w:tc>
        <w:tc>
          <w:tcPr>
            <w:tcW w:w="4962" w:type="dxa"/>
            <w:shd w:val="solid" w:color="FFFFFF" w:fill="auto"/>
          </w:tcPr>
          <w:p w14:paraId="39AEC28C" w14:textId="7AF0FC76" w:rsidR="00691524" w:rsidRDefault="00055791" w:rsidP="00C72833">
            <w:pPr>
              <w:pStyle w:val="TAL"/>
              <w:rPr>
                <w:sz w:val="16"/>
                <w:szCs w:val="16"/>
              </w:rPr>
            </w:pPr>
            <w:r>
              <w:rPr>
                <w:sz w:val="16"/>
                <w:szCs w:val="16"/>
              </w:rPr>
              <w:t>Output of approved pCRs from SA1 #99e</w:t>
            </w:r>
          </w:p>
        </w:tc>
        <w:tc>
          <w:tcPr>
            <w:tcW w:w="708" w:type="dxa"/>
            <w:shd w:val="solid" w:color="FFFFFF" w:fill="auto"/>
          </w:tcPr>
          <w:p w14:paraId="006A4736" w14:textId="1F819477" w:rsidR="00691524" w:rsidRDefault="00691524" w:rsidP="00C72833">
            <w:pPr>
              <w:pStyle w:val="TAC"/>
              <w:rPr>
                <w:sz w:val="16"/>
                <w:szCs w:val="16"/>
              </w:rPr>
            </w:pPr>
            <w:r>
              <w:rPr>
                <w:sz w:val="16"/>
                <w:szCs w:val="16"/>
              </w:rPr>
              <w:t>0.2.0</w:t>
            </w:r>
          </w:p>
        </w:tc>
      </w:tr>
    </w:tbl>
    <w:p w14:paraId="6AE5F0B0" w14:textId="7675C8C4" w:rsidR="00080512" w:rsidRDefault="00080512" w:rsidP="002577A9">
      <w:pPr>
        <w:pStyle w:val="Guidance"/>
      </w:pPr>
    </w:p>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B79B31" w14:textId="77777777" w:rsidR="00896C78" w:rsidRDefault="00896C78">
      <w:r>
        <w:separator/>
      </w:r>
    </w:p>
  </w:endnote>
  <w:endnote w:type="continuationSeparator" w:id="0">
    <w:p w14:paraId="3DD584C0" w14:textId="77777777" w:rsidR="00896C78" w:rsidRDefault="00896C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F605C" w:rsidRDefault="00DF605C">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A95A8" w14:textId="77777777" w:rsidR="00896C78" w:rsidRDefault="00896C78">
      <w:r>
        <w:separator/>
      </w:r>
    </w:p>
  </w:footnote>
  <w:footnote w:type="continuationSeparator" w:id="0">
    <w:p w14:paraId="0F14C51A" w14:textId="77777777" w:rsidR="00896C78" w:rsidRDefault="00896C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3D28EBE" w:rsidR="00DF605C" w:rsidRDefault="00DF60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5194">
      <w:rPr>
        <w:rFonts w:ascii="Arial" w:hAnsi="Arial" w:cs="Arial"/>
        <w:b/>
        <w:noProof/>
        <w:sz w:val="18"/>
        <w:szCs w:val="18"/>
      </w:rPr>
      <w:t>3GPP TR 22.856 V0.2.0 (2022-09)</w:t>
    </w:r>
    <w:r>
      <w:rPr>
        <w:rFonts w:ascii="Arial" w:hAnsi="Arial" w:cs="Arial"/>
        <w:b/>
        <w:sz w:val="18"/>
        <w:szCs w:val="18"/>
      </w:rPr>
      <w:fldChar w:fldCharType="end"/>
    </w:r>
  </w:p>
  <w:p w14:paraId="7A6BC72E" w14:textId="7C10371C" w:rsidR="00DF605C" w:rsidRDefault="00DF60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70775">
      <w:rPr>
        <w:rFonts w:ascii="Arial" w:hAnsi="Arial" w:cs="Arial"/>
        <w:b/>
        <w:noProof/>
        <w:sz w:val="18"/>
        <w:szCs w:val="18"/>
      </w:rPr>
      <w:t>5</w:t>
    </w:r>
    <w:r>
      <w:rPr>
        <w:rFonts w:ascii="Arial" w:hAnsi="Arial" w:cs="Arial"/>
        <w:b/>
        <w:sz w:val="18"/>
        <w:szCs w:val="18"/>
      </w:rPr>
      <w:fldChar w:fldCharType="end"/>
    </w:r>
  </w:p>
  <w:p w14:paraId="13C538E8" w14:textId="1B8AD140" w:rsidR="00DF605C" w:rsidRDefault="00DF60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5194">
      <w:rPr>
        <w:rFonts w:ascii="Arial" w:hAnsi="Arial" w:cs="Arial"/>
        <w:b/>
        <w:noProof/>
        <w:sz w:val="18"/>
        <w:szCs w:val="18"/>
      </w:rPr>
      <w:t>Release 19</w:t>
    </w:r>
    <w:r>
      <w:rPr>
        <w:rFonts w:ascii="Arial" w:hAnsi="Arial" w:cs="Arial"/>
        <w:b/>
        <w:sz w:val="18"/>
        <w:szCs w:val="18"/>
      </w:rPr>
      <w:fldChar w:fldCharType="end"/>
    </w:r>
  </w:p>
  <w:p w14:paraId="1024E63D" w14:textId="77777777" w:rsidR="00DF605C" w:rsidRDefault="00DF605C">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864428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131591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03982306">
    <w:abstractNumId w:val="1"/>
  </w:num>
  <w:num w:numId="4" w16cid:durableId="247471645">
    <w:abstractNumId w:val="5"/>
  </w:num>
  <w:num w:numId="5" w16cid:durableId="716785340">
    <w:abstractNumId w:val="4"/>
  </w:num>
  <w:num w:numId="6" w16cid:durableId="2033794839">
    <w:abstractNumId w:val="2"/>
  </w:num>
  <w:num w:numId="7" w16cid:durableId="16281954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14"/>
    <w:rsid w:val="00007FAA"/>
    <w:rsid w:val="00033397"/>
    <w:rsid w:val="00040095"/>
    <w:rsid w:val="00051834"/>
    <w:rsid w:val="00054A22"/>
    <w:rsid w:val="00055791"/>
    <w:rsid w:val="00062023"/>
    <w:rsid w:val="000655A6"/>
    <w:rsid w:val="00080512"/>
    <w:rsid w:val="000846E9"/>
    <w:rsid w:val="000C30A9"/>
    <w:rsid w:val="000C47C3"/>
    <w:rsid w:val="000D58AB"/>
    <w:rsid w:val="000E13D1"/>
    <w:rsid w:val="00133525"/>
    <w:rsid w:val="001818C0"/>
    <w:rsid w:val="001A1454"/>
    <w:rsid w:val="001A44D6"/>
    <w:rsid w:val="001A4C42"/>
    <w:rsid w:val="001A7420"/>
    <w:rsid w:val="001B6637"/>
    <w:rsid w:val="001C21C3"/>
    <w:rsid w:val="001D02C2"/>
    <w:rsid w:val="001F0C1D"/>
    <w:rsid w:val="001F1132"/>
    <w:rsid w:val="001F168B"/>
    <w:rsid w:val="001F5FDF"/>
    <w:rsid w:val="00200CA5"/>
    <w:rsid w:val="002117AD"/>
    <w:rsid w:val="00216A9A"/>
    <w:rsid w:val="002347A2"/>
    <w:rsid w:val="002577A9"/>
    <w:rsid w:val="002675F0"/>
    <w:rsid w:val="002760EE"/>
    <w:rsid w:val="002B6339"/>
    <w:rsid w:val="002D5784"/>
    <w:rsid w:val="002E00EE"/>
    <w:rsid w:val="003172DC"/>
    <w:rsid w:val="00341BAE"/>
    <w:rsid w:val="00343B7C"/>
    <w:rsid w:val="0035462D"/>
    <w:rsid w:val="00356555"/>
    <w:rsid w:val="00361590"/>
    <w:rsid w:val="003765B8"/>
    <w:rsid w:val="003A2514"/>
    <w:rsid w:val="003C3971"/>
    <w:rsid w:val="003C42E0"/>
    <w:rsid w:val="003D1A09"/>
    <w:rsid w:val="003E4625"/>
    <w:rsid w:val="004214BD"/>
    <w:rsid w:val="00423334"/>
    <w:rsid w:val="004345EC"/>
    <w:rsid w:val="00462F54"/>
    <w:rsid w:val="00465515"/>
    <w:rsid w:val="0049751D"/>
    <w:rsid w:val="004B56F5"/>
    <w:rsid w:val="004C30AC"/>
    <w:rsid w:val="004D3578"/>
    <w:rsid w:val="004E213A"/>
    <w:rsid w:val="004E561D"/>
    <w:rsid w:val="004F0988"/>
    <w:rsid w:val="004F3340"/>
    <w:rsid w:val="00525B73"/>
    <w:rsid w:val="00530FAA"/>
    <w:rsid w:val="0053388B"/>
    <w:rsid w:val="00535773"/>
    <w:rsid w:val="00537B47"/>
    <w:rsid w:val="00543E6C"/>
    <w:rsid w:val="00547F18"/>
    <w:rsid w:val="00555AA9"/>
    <w:rsid w:val="00565087"/>
    <w:rsid w:val="005776AD"/>
    <w:rsid w:val="00581A51"/>
    <w:rsid w:val="00597B11"/>
    <w:rsid w:val="005D255C"/>
    <w:rsid w:val="005D2E01"/>
    <w:rsid w:val="005D7526"/>
    <w:rsid w:val="005E4BB2"/>
    <w:rsid w:val="005F788A"/>
    <w:rsid w:val="00602AEA"/>
    <w:rsid w:val="00614BFC"/>
    <w:rsid w:val="00614FDF"/>
    <w:rsid w:val="00624D88"/>
    <w:rsid w:val="006305C8"/>
    <w:rsid w:val="0063543D"/>
    <w:rsid w:val="00647114"/>
    <w:rsid w:val="0067342C"/>
    <w:rsid w:val="006912E9"/>
    <w:rsid w:val="00691524"/>
    <w:rsid w:val="006A323F"/>
    <w:rsid w:val="006B30D0"/>
    <w:rsid w:val="006C3D95"/>
    <w:rsid w:val="006E5C86"/>
    <w:rsid w:val="006F3CEF"/>
    <w:rsid w:val="006F55C0"/>
    <w:rsid w:val="00701116"/>
    <w:rsid w:val="00703CAD"/>
    <w:rsid w:val="0071174C"/>
    <w:rsid w:val="00713C44"/>
    <w:rsid w:val="00734A5B"/>
    <w:rsid w:val="0074026F"/>
    <w:rsid w:val="007429F6"/>
    <w:rsid w:val="00744E76"/>
    <w:rsid w:val="00765EA3"/>
    <w:rsid w:val="00774DA4"/>
    <w:rsid w:val="007774CB"/>
    <w:rsid w:val="00781F0F"/>
    <w:rsid w:val="00785A5D"/>
    <w:rsid w:val="007B600E"/>
    <w:rsid w:val="007C7916"/>
    <w:rsid w:val="007F0F4A"/>
    <w:rsid w:val="008028A4"/>
    <w:rsid w:val="00830747"/>
    <w:rsid w:val="00857509"/>
    <w:rsid w:val="008768CA"/>
    <w:rsid w:val="0088032B"/>
    <w:rsid w:val="00896C78"/>
    <w:rsid w:val="008C384C"/>
    <w:rsid w:val="008D35E5"/>
    <w:rsid w:val="008E2D68"/>
    <w:rsid w:val="008E6756"/>
    <w:rsid w:val="0090271F"/>
    <w:rsid w:val="00902E23"/>
    <w:rsid w:val="009114D7"/>
    <w:rsid w:val="0091348E"/>
    <w:rsid w:val="00917CCB"/>
    <w:rsid w:val="00933FB0"/>
    <w:rsid w:val="00942EC2"/>
    <w:rsid w:val="0094413F"/>
    <w:rsid w:val="00955194"/>
    <w:rsid w:val="009F37B7"/>
    <w:rsid w:val="00A10F02"/>
    <w:rsid w:val="00A164B4"/>
    <w:rsid w:val="00A26956"/>
    <w:rsid w:val="00A27486"/>
    <w:rsid w:val="00A344FE"/>
    <w:rsid w:val="00A516BE"/>
    <w:rsid w:val="00A53724"/>
    <w:rsid w:val="00A56066"/>
    <w:rsid w:val="00A70775"/>
    <w:rsid w:val="00A73129"/>
    <w:rsid w:val="00A818FD"/>
    <w:rsid w:val="00A82346"/>
    <w:rsid w:val="00A85D1D"/>
    <w:rsid w:val="00A92BA1"/>
    <w:rsid w:val="00A95A32"/>
    <w:rsid w:val="00AB4A5D"/>
    <w:rsid w:val="00AC6BC6"/>
    <w:rsid w:val="00AE65E2"/>
    <w:rsid w:val="00AF1460"/>
    <w:rsid w:val="00B13545"/>
    <w:rsid w:val="00B15449"/>
    <w:rsid w:val="00B22C0C"/>
    <w:rsid w:val="00B5131C"/>
    <w:rsid w:val="00B748FF"/>
    <w:rsid w:val="00B7503C"/>
    <w:rsid w:val="00B87198"/>
    <w:rsid w:val="00B93086"/>
    <w:rsid w:val="00BA19ED"/>
    <w:rsid w:val="00BA4B8D"/>
    <w:rsid w:val="00BA5D25"/>
    <w:rsid w:val="00BC0F7D"/>
    <w:rsid w:val="00BD7D31"/>
    <w:rsid w:val="00BE19C9"/>
    <w:rsid w:val="00BE3255"/>
    <w:rsid w:val="00BF128E"/>
    <w:rsid w:val="00C074DD"/>
    <w:rsid w:val="00C1496A"/>
    <w:rsid w:val="00C33079"/>
    <w:rsid w:val="00C45231"/>
    <w:rsid w:val="00C551FF"/>
    <w:rsid w:val="00C72833"/>
    <w:rsid w:val="00C80F1D"/>
    <w:rsid w:val="00C91962"/>
    <w:rsid w:val="00C93F40"/>
    <w:rsid w:val="00CA3D0C"/>
    <w:rsid w:val="00CC3892"/>
    <w:rsid w:val="00CE48B7"/>
    <w:rsid w:val="00D10B9F"/>
    <w:rsid w:val="00D34A17"/>
    <w:rsid w:val="00D57972"/>
    <w:rsid w:val="00D675A9"/>
    <w:rsid w:val="00D738D6"/>
    <w:rsid w:val="00D74621"/>
    <w:rsid w:val="00D755EB"/>
    <w:rsid w:val="00D76048"/>
    <w:rsid w:val="00D82E6F"/>
    <w:rsid w:val="00D865DA"/>
    <w:rsid w:val="00D87E00"/>
    <w:rsid w:val="00D9134D"/>
    <w:rsid w:val="00DA7A03"/>
    <w:rsid w:val="00DB1818"/>
    <w:rsid w:val="00DC309B"/>
    <w:rsid w:val="00DC4DA2"/>
    <w:rsid w:val="00DD4C17"/>
    <w:rsid w:val="00DD74A5"/>
    <w:rsid w:val="00DD7CD4"/>
    <w:rsid w:val="00DE0293"/>
    <w:rsid w:val="00DE75F6"/>
    <w:rsid w:val="00DF2B1F"/>
    <w:rsid w:val="00DF605C"/>
    <w:rsid w:val="00DF62CD"/>
    <w:rsid w:val="00E00716"/>
    <w:rsid w:val="00E16509"/>
    <w:rsid w:val="00E22EDD"/>
    <w:rsid w:val="00E42821"/>
    <w:rsid w:val="00E44582"/>
    <w:rsid w:val="00E67D87"/>
    <w:rsid w:val="00E71B4D"/>
    <w:rsid w:val="00E77645"/>
    <w:rsid w:val="00EA15B0"/>
    <w:rsid w:val="00EA5EA7"/>
    <w:rsid w:val="00EC4A25"/>
    <w:rsid w:val="00EF608C"/>
    <w:rsid w:val="00F025A2"/>
    <w:rsid w:val="00F04712"/>
    <w:rsid w:val="00F13360"/>
    <w:rsid w:val="00F22EC7"/>
    <w:rsid w:val="00F325C8"/>
    <w:rsid w:val="00F51191"/>
    <w:rsid w:val="00F653B8"/>
    <w:rsid w:val="00F735B7"/>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10">
    <w:name w:val="未处理的提及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20">
    <w:name w:val="标题 2 字符"/>
    <w:link w:val="2"/>
    <w:rsid w:val="001F5FDF"/>
    <w:rPr>
      <w:rFonts w:ascii="Arial" w:hAnsi="Arial"/>
      <w:sz w:val="32"/>
      <w:lang w:eastAsia="en-US"/>
    </w:rPr>
  </w:style>
  <w:style w:type="character" w:customStyle="1" w:styleId="30">
    <w:name w:val="标题 3 字符"/>
    <w:link w:val="3"/>
    <w:rsid w:val="001F5FDF"/>
    <w:rPr>
      <w:rFonts w:ascii="Arial" w:hAnsi="Arial"/>
      <w:sz w:val="28"/>
      <w:lang w:eastAsia="en-US"/>
    </w:rPr>
  </w:style>
  <w:style w:type="character" w:customStyle="1" w:styleId="B1Char">
    <w:name w:val="B1 Char"/>
    <w:link w:val="B1"/>
    <w:rsid w:val="00E71B4D"/>
    <w:rPr>
      <w:lang w:eastAsia="en-US"/>
    </w:rPr>
  </w:style>
  <w:style w:type="paragraph" w:styleId="aa">
    <w:name w:val="Plain Text"/>
    <w:basedOn w:val="a"/>
    <w:link w:val="ab"/>
    <w:rsid w:val="00E71B4D"/>
    <w:pPr>
      <w:overflowPunct w:val="0"/>
      <w:autoSpaceDE w:val="0"/>
      <w:autoSpaceDN w:val="0"/>
      <w:adjustRightInd w:val="0"/>
      <w:textAlignment w:val="baseline"/>
    </w:pPr>
    <w:rPr>
      <w:rFonts w:ascii="Courier New" w:hAnsi="Courier New"/>
      <w:lang w:val="nb-NO" w:eastAsia="en-GB"/>
    </w:rPr>
  </w:style>
  <w:style w:type="character" w:customStyle="1" w:styleId="ab">
    <w:name w:val="纯文本 字符"/>
    <w:basedOn w:val="a0"/>
    <w:link w:val="aa"/>
    <w:rsid w:val="00E71B4D"/>
    <w:rPr>
      <w:rFonts w:ascii="Courier New" w:hAnsi="Courier New"/>
      <w:lang w:val="nb-NO"/>
    </w:rPr>
  </w:style>
  <w:style w:type="paragraph" w:styleId="ac">
    <w:name w:val="Normal (Web)"/>
    <w:basedOn w:val="a"/>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ad">
    <w:name w:val="List Paragraph"/>
    <w:basedOn w:val="a"/>
    <w:uiPriority w:val="34"/>
    <w:qFormat/>
    <w:rsid w:val="006305C8"/>
    <w:pPr>
      <w:ind w:left="720"/>
      <w:contextualSpacing/>
    </w:pPr>
  </w:style>
  <w:style w:type="character" w:customStyle="1" w:styleId="TFChar">
    <w:name w:val="TF Char"/>
    <w:link w:val="TF"/>
    <w:rsid w:val="00E22EDD"/>
    <w:rPr>
      <w:rFonts w:ascii="Arial" w:hAnsi="Arial"/>
      <w:b/>
      <w:lang w:eastAsia="en-US"/>
    </w:rPr>
  </w:style>
  <w:style w:type="paragraph" w:styleId="ae">
    <w:name w:val="Revision"/>
    <w:hidden/>
    <w:uiPriority w:val="99"/>
    <w:semiHidden/>
    <w:rsid w:val="00462F5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19.emf"/><Relationship Id="rId21" Type="http://schemas.openxmlformats.org/officeDocument/2006/relationships/image" Target="https://i0.wp.com/vrtech.wiki/wp-content/uploads/2021/01/Collaborative-Augmented-Reality.png?fit=1500,850&amp;ssl=1" TargetMode="External"/><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hyperlink" Target="https://en.wikipedia.org/wiki/Avatar_(computing)" TargetMode="Externa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4.png"/><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0.jpeg"/><Relationship Id="rId45"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hyperlink" Target="https://www.3gpp.org/ftp/Specs/archive/38_series/38.300/38300-h10.zip" TargetMode="External"/><Relationship Id="rId23" Type="http://schemas.openxmlformats.org/officeDocument/2006/relationships/image" Target="file:////Users/../../../awx957877/AppData/Roaming/eSpace_Desktop/UserData/awx957877/imagefiles/DB6E05A6-9E0A-4B92-B73A-CFD18CF2B6CD.png" TargetMode="External"/><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6.jpeg"/><Relationship Id="rId31" Type="http://schemas.openxmlformats.org/officeDocument/2006/relationships/image" Target="media/image16.png"/><Relationship Id="rId44" Type="http://schemas.openxmlformats.org/officeDocument/2006/relationships/image" Target="media/image2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3gpp.org/ftp/Specs/archive/23_series/23.501/23501-h50.zip"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8.png"/><Relationship Id="rId20" Type="http://schemas.openxmlformats.org/officeDocument/2006/relationships/image" Target="media/image7.png"/><Relationship Id="rId41" Type="http://schemas.openxmlformats.org/officeDocument/2006/relationships/image" Target="media/image21.jpe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BCC15C-571A-4CBD-A002-92CE40E15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C:\Users\erik.guttman\AppData\Roaming\Microsoft\Templates\3gpp_70.dot</Template>
  <TotalTime>0</TotalTime>
  <Pages>44</Pages>
  <Words>18309</Words>
  <Characters>104364</Characters>
  <Application>Microsoft Office Word</Application>
  <DocSecurity>0</DocSecurity>
  <Lines>869</Lines>
  <Paragraphs>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122429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T137290</cp:lastModifiedBy>
  <cp:revision>3</cp:revision>
  <cp:lastPrinted>2019-02-25T14:05:00Z</cp:lastPrinted>
  <dcterms:created xsi:type="dcterms:W3CDTF">2022-09-05T03:02:00Z</dcterms:created>
  <dcterms:modified xsi:type="dcterms:W3CDTF">2022-09-05T03:02:00Z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